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B330" w14:textId="77777777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4E231BA" wp14:editId="449A5B53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FEC">
        <w:rPr>
          <w:rFonts w:asciiTheme="minorHAnsi" w:hAnsiTheme="minorHAnsi"/>
          <w:b/>
          <w:bCs/>
        </w:rPr>
        <w:t xml:space="preserve">VÝPIS </w:t>
      </w:r>
      <w:r w:rsidR="00BE7639">
        <w:rPr>
          <w:rFonts w:asciiTheme="minorHAnsi" w:hAnsiTheme="minorHAnsi"/>
          <w:b/>
          <w:bCs/>
        </w:rPr>
        <w:t>KLEMPÍŘSKÝCH</w:t>
      </w:r>
      <w:r w:rsidR="00B11FEC">
        <w:rPr>
          <w:rFonts w:asciiTheme="minorHAnsi" w:hAnsiTheme="minorHAnsi"/>
          <w:b/>
          <w:bCs/>
        </w:rPr>
        <w:t xml:space="preserve"> VÝROBKŮ</w:t>
      </w:r>
    </w:p>
    <w:p w14:paraId="405D2575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5072DE5B" w14:textId="7C9B09C3" w:rsidR="008B422E" w:rsidRPr="008B422E" w:rsidRDefault="003A5BA0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7D8EC163" w14:textId="77777777" w:rsidR="00E75469" w:rsidRDefault="008B422E" w:rsidP="00E75469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E75469">
        <w:rPr>
          <w:b/>
          <w:bCs/>
        </w:rPr>
        <w:t>BŘEZOVÁ NAD SVITAVOU –</w:t>
      </w:r>
    </w:p>
    <w:p w14:paraId="689DE48E" w14:textId="77777777" w:rsidR="00E75469" w:rsidRDefault="00E75469" w:rsidP="00E75469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0C560384" w14:textId="77777777" w:rsidR="00E75469" w:rsidRPr="008B422E" w:rsidRDefault="00E75469" w:rsidP="00E75469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5AD18FF4" w14:textId="77777777" w:rsidR="00E75469" w:rsidRPr="008B422E" w:rsidRDefault="00E75469" w:rsidP="00E75469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75A90C46" w14:textId="77777777" w:rsidR="00E75469" w:rsidRPr="00D964A8" w:rsidRDefault="008B422E" w:rsidP="00E75469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bookmarkStart w:id="1" w:name="_Hlk67311952"/>
      <w:bookmarkStart w:id="2" w:name="_Hlk67635519"/>
      <w:r w:rsidR="00E75469">
        <w:rPr>
          <w:b/>
          <w:bCs/>
        </w:rPr>
        <w:t>Statutární město Brno</w:t>
      </w:r>
    </w:p>
    <w:p w14:paraId="7148C8B2" w14:textId="77777777" w:rsidR="00E75469" w:rsidRPr="008B422E" w:rsidRDefault="00E75469" w:rsidP="00E75469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3CA6404E" w14:textId="77777777" w:rsidR="00E75469" w:rsidRDefault="00E75469" w:rsidP="00E75469">
      <w:pPr>
        <w:pStyle w:val="Bezmezer"/>
        <w:ind w:left="4536" w:firstLine="0"/>
        <w:rPr>
          <w:b/>
          <w:bCs/>
        </w:rPr>
      </w:pPr>
      <w:r>
        <w:t>602 00 Brno</w:t>
      </w:r>
      <w:bookmarkEnd w:id="1"/>
      <w:r w:rsidRPr="00D964A8">
        <w:rPr>
          <w:b/>
          <w:bCs/>
        </w:rPr>
        <w:t xml:space="preserve"> </w:t>
      </w:r>
      <w:bookmarkEnd w:id="2"/>
    </w:p>
    <w:p w14:paraId="43E04786" w14:textId="6B627EC5" w:rsidR="009864FA" w:rsidRPr="00D964A8" w:rsidRDefault="008B422E" w:rsidP="00E75469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0E24BA6C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32107370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3C295DFD" w14:textId="7527E19E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E75469">
        <w:t>Miroslav Stejskal</w:t>
      </w:r>
    </w:p>
    <w:p w14:paraId="1A0785A2" w14:textId="5BE8A5A0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B71950">
        <w:t>-</w:t>
      </w:r>
    </w:p>
    <w:p w14:paraId="2D9E5FB6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2FCA8403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07373817" w14:textId="6FD95B90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E75469">
        <w:t>Ing. Petra Eisnerová</w:t>
      </w:r>
    </w:p>
    <w:p w14:paraId="6C6F8B64" w14:textId="0B57F502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6D3F1E" w:rsidRPr="006D3F1E">
        <w:t>I</w:t>
      </w:r>
      <w:r w:rsidRPr="008B422E">
        <w:t>ng. Martin Kozáček</w:t>
      </w:r>
    </w:p>
    <w:p w14:paraId="0E436EA5" w14:textId="0E00AEE8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E75469">
        <w:t>0121</w:t>
      </w:r>
    </w:p>
    <w:p w14:paraId="4BF87866" w14:textId="6B7A39BB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A66C4E">
        <w:t>0</w:t>
      </w:r>
      <w:r w:rsidR="0064043E">
        <w:t>9</w:t>
      </w:r>
      <w:r w:rsidR="00E75469">
        <w:t>/2021</w:t>
      </w:r>
    </w:p>
    <w:p w14:paraId="162FAD56" w14:textId="0451C189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E75469">
        <w:rPr>
          <w:b/>
          <w:bCs/>
        </w:rPr>
        <w:t>01</w:t>
      </w:r>
      <w:r>
        <w:rPr>
          <w:b/>
          <w:bCs/>
        </w:rPr>
        <w:t xml:space="preserve"> </w:t>
      </w:r>
      <w:r w:rsidR="00E75469">
        <w:rPr>
          <w:b/>
          <w:bCs/>
        </w:rPr>
        <w:t>–</w:t>
      </w:r>
      <w:r>
        <w:rPr>
          <w:b/>
          <w:bCs/>
        </w:rPr>
        <w:t xml:space="preserve"> </w:t>
      </w:r>
      <w:r w:rsidR="00E75469">
        <w:rPr>
          <w:b/>
          <w:bCs/>
        </w:rPr>
        <w:t>BUDOVA DISPEČINKU</w:t>
      </w:r>
    </w:p>
    <w:p w14:paraId="3E196C46" w14:textId="4FBBA884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E75469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705B7D76" w14:textId="1BFBCF38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3" w:name="Oznaceni_prilohy"/>
      <w:r w:rsidR="008C6841">
        <w:rPr>
          <w:b/>
          <w:bCs/>
          <w:sz w:val="40"/>
          <w:szCs w:val="40"/>
        </w:rPr>
        <w:t>D1-</w:t>
      </w:r>
      <w:r w:rsidR="00E75469">
        <w:rPr>
          <w:b/>
          <w:bCs/>
          <w:sz w:val="40"/>
          <w:szCs w:val="40"/>
        </w:rPr>
        <w:t>01</w:t>
      </w:r>
      <w:r w:rsidR="008C6841">
        <w:rPr>
          <w:b/>
          <w:bCs/>
          <w:sz w:val="40"/>
          <w:szCs w:val="40"/>
        </w:rPr>
        <w:t>-1.</w:t>
      </w:r>
      <w:r w:rsidR="00653522">
        <w:rPr>
          <w:b/>
          <w:bCs/>
          <w:sz w:val="40"/>
          <w:szCs w:val="40"/>
        </w:rPr>
        <w:t>2</w:t>
      </w:r>
      <w:r w:rsidR="000C7697">
        <w:rPr>
          <w:b/>
          <w:bCs/>
          <w:sz w:val="40"/>
          <w:szCs w:val="40"/>
        </w:rPr>
        <w:t>8</w:t>
      </w:r>
      <w:r w:rsidR="00221DCB">
        <w:rPr>
          <w:b/>
          <w:bCs/>
          <w:sz w:val="40"/>
          <w:szCs w:val="40"/>
        </w:rPr>
        <w:t xml:space="preserve"> </w:t>
      </w:r>
      <w:bookmarkEnd w:id="3"/>
      <w:r w:rsidR="0094336D">
        <w:br w:type="page"/>
      </w:r>
    </w:p>
    <w:tbl>
      <w:tblPr>
        <w:tblStyle w:val="Mkatabulky"/>
        <w:tblW w:w="995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2226"/>
        <w:gridCol w:w="4435"/>
        <w:gridCol w:w="531"/>
        <w:gridCol w:w="531"/>
        <w:gridCol w:w="531"/>
        <w:gridCol w:w="596"/>
        <w:gridCol w:w="488"/>
      </w:tblGrid>
      <w:tr w:rsidR="00B71DDE" w14:paraId="08E5C0F2" w14:textId="77777777" w:rsidTr="00D90EB5">
        <w:trPr>
          <w:trHeight w:hRule="exact" w:val="457"/>
          <w:tblHeader/>
        </w:trPr>
        <w:tc>
          <w:tcPr>
            <w:tcW w:w="9956" w:type="dxa"/>
            <w:gridSpan w:val="8"/>
            <w:tcBorders>
              <w:top w:val="single" w:sz="24" w:space="0" w:color="auto"/>
              <w:bottom w:val="single" w:sz="18" w:space="0" w:color="auto"/>
            </w:tcBorders>
          </w:tcPr>
          <w:p w14:paraId="00E91560" w14:textId="77BAB5AC" w:rsidR="00B71DDE" w:rsidRPr="00EE1883" w:rsidRDefault="00B71DDE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 w:rsidRPr="00EE1883">
              <w:rPr>
                <w:b/>
                <w:bCs/>
                <w:sz w:val="32"/>
                <w:szCs w:val="32"/>
              </w:rPr>
              <w:lastRenderedPageBreak/>
              <w:t xml:space="preserve">VÝPIS </w:t>
            </w:r>
            <w:r>
              <w:rPr>
                <w:b/>
                <w:bCs/>
                <w:sz w:val="32"/>
                <w:szCs w:val="32"/>
              </w:rPr>
              <w:t>KLEMPÍŘSKÝCH</w:t>
            </w:r>
            <w:r w:rsidRPr="00EE1883">
              <w:rPr>
                <w:b/>
                <w:bCs/>
                <w:sz w:val="32"/>
                <w:szCs w:val="32"/>
              </w:rPr>
              <w:t xml:space="preserve"> VÝROBKŮ</w:t>
            </w:r>
          </w:p>
        </w:tc>
      </w:tr>
      <w:tr w:rsidR="00B71DDE" w14:paraId="0A75D524" w14:textId="77777777" w:rsidTr="00B71DDE">
        <w:trPr>
          <w:trHeight w:hRule="exact" w:val="342"/>
          <w:tblHeader/>
        </w:trPr>
        <w:tc>
          <w:tcPr>
            <w:tcW w:w="61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127B8D0" w14:textId="77777777" w:rsidR="00B71DDE" w:rsidRDefault="00B71DDE" w:rsidP="00B71DDE">
            <w:pPr>
              <w:pStyle w:val="Bezmezer"/>
              <w:ind w:firstLine="0"/>
              <w:jc w:val="center"/>
            </w:pPr>
            <w:r>
              <w:t>OZN.</w:t>
            </w:r>
          </w:p>
        </w:tc>
        <w:tc>
          <w:tcPr>
            <w:tcW w:w="2226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BE9F20C" w14:textId="77777777" w:rsidR="00B71DDE" w:rsidRDefault="00B71DDE" w:rsidP="00B71DDE">
            <w:pPr>
              <w:pStyle w:val="Bezmezer"/>
              <w:ind w:firstLine="0"/>
              <w:jc w:val="center"/>
            </w:pPr>
            <w:r>
              <w:t>SCHEMA</w:t>
            </w:r>
          </w:p>
        </w:tc>
        <w:tc>
          <w:tcPr>
            <w:tcW w:w="443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8F77692" w14:textId="77777777" w:rsidR="00B71DDE" w:rsidRDefault="00B71DDE" w:rsidP="00B71DDE">
            <w:pPr>
              <w:pStyle w:val="Bezmezer"/>
              <w:ind w:firstLine="0"/>
              <w:jc w:val="center"/>
            </w:pPr>
            <w:r>
              <w:t>POPIS</w:t>
            </w:r>
          </w:p>
        </w:tc>
        <w:tc>
          <w:tcPr>
            <w:tcW w:w="53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F81D407" w14:textId="0E3A961E" w:rsidR="00B71DDE" w:rsidRPr="00896850" w:rsidRDefault="00B71DDE" w:rsidP="00B71DDE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1.PP</w:t>
            </w:r>
          </w:p>
        </w:tc>
        <w:tc>
          <w:tcPr>
            <w:tcW w:w="53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488CB26E" w14:textId="63AAEE38" w:rsidR="00B71DDE" w:rsidRPr="00896850" w:rsidRDefault="00B71DDE" w:rsidP="00B71DDE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531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4941C266" w14:textId="2C455442" w:rsidR="00B71DDE" w:rsidRPr="00896850" w:rsidRDefault="00B71DDE" w:rsidP="00B71DDE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2.NP</w:t>
            </w:r>
          </w:p>
        </w:tc>
        <w:tc>
          <w:tcPr>
            <w:tcW w:w="596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8A5F54F" w14:textId="60E30779" w:rsidR="00B71DDE" w:rsidRPr="00896850" w:rsidRDefault="00B71DDE" w:rsidP="00B71DDE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Střecha</w:t>
            </w:r>
          </w:p>
        </w:tc>
        <w:tc>
          <w:tcPr>
            <w:tcW w:w="48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1C0BF3F" w14:textId="77777777" w:rsidR="00B71DDE" w:rsidRDefault="00B71DDE" w:rsidP="00B71DDE">
            <w:pPr>
              <w:pStyle w:val="Bezmezer"/>
              <w:ind w:firstLine="0"/>
              <w:jc w:val="center"/>
            </w:pPr>
            <w:r>
              <w:rPr>
                <w:rFonts w:cstheme="minorHAnsi"/>
              </w:rPr>
              <w:t>Σ</w:t>
            </w:r>
          </w:p>
        </w:tc>
      </w:tr>
      <w:tr w:rsidR="00B71DDE" w14:paraId="123BCD0F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7E864A" w14:textId="756B850A" w:rsidR="00B71DDE" w:rsidRPr="00C42F98" w:rsidRDefault="00B71DDE" w:rsidP="00B71DDE">
            <w:pPr>
              <w:pStyle w:val="Bezmezer"/>
              <w:ind w:firstLine="0"/>
              <w:jc w:val="center"/>
            </w:pPr>
            <w:r>
              <w:t>K01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F2B846" w14:textId="367286E9" w:rsidR="00B71DDE" w:rsidRDefault="00B71DDE" w:rsidP="00B71DDE">
            <w:pPr>
              <w:pStyle w:val="Bezmezer"/>
              <w:ind w:firstLine="0"/>
              <w:jc w:val="center"/>
            </w:pPr>
            <w:r w:rsidRPr="00D91BB5">
              <w:rPr>
                <w:noProof/>
              </w:rPr>
              <w:drawing>
                <wp:inline distT="0" distB="0" distL="0" distR="0" wp14:anchorId="62AE6C6A" wp14:editId="5881FB31">
                  <wp:extent cx="1359462" cy="917451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D5F26" w14:textId="77777777" w:rsidR="00B71DDE" w:rsidRPr="00B71DDE" w:rsidRDefault="00B71DDE" w:rsidP="00B71DDE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715807AC" w14:textId="4770BAF1" w:rsidR="00B71DDE" w:rsidRPr="00B71DDE" w:rsidRDefault="00B71DDE" w:rsidP="00B71DDE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>hliníkový</w:t>
            </w:r>
            <w:r w:rsidR="00B60284">
              <w:t xml:space="preserve"> plech </w:t>
            </w:r>
            <w:r w:rsidRPr="00B71DDE">
              <w:t>opatřený vrstvou ochranného laku, lepeno k podkladu</w:t>
            </w:r>
          </w:p>
          <w:p w14:paraId="592B4DA4" w14:textId="2BEE92DA" w:rsidR="00B71DDE" w:rsidRPr="00B71DDE" w:rsidRDefault="00B71DDE" w:rsidP="00B71DDE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6D4E65AA" w14:textId="13D79185" w:rsidR="00B71DDE" w:rsidRPr="00B71DDE" w:rsidRDefault="00B71DDE" w:rsidP="00B71DDE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30</w:t>
            </w:r>
            <w:r w:rsidRPr="00B71DDE">
              <w:t xml:space="preserve">0 mm </w:t>
            </w:r>
          </w:p>
          <w:p w14:paraId="739F29D5" w14:textId="36539DC4" w:rsidR="00B71DDE" w:rsidRPr="00B71DDE" w:rsidRDefault="00B71DDE" w:rsidP="00B71DDE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8</w:t>
            </w:r>
            <w:r w:rsidRPr="00B71DDE">
              <w:t>00 mm</w:t>
            </w:r>
          </w:p>
          <w:p w14:paraId="2953CDD8" w14:textId="1FD77C3F" w:rsidR="00B71DDE" w:rsidRPr="004D1330" w:rsidRDefault="00B71DDE" w:rsidP="00B60284">
            <w:pPr>
              <w:pStyle w:val="Bezmezer"/>
              <w:spacing w:after="60"/>
              <w:ind w:firstLine="0"/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hnědá</w:t>
            </w:r>
            <w:r w:rsidRPr="00D91BB5">
              <w:t xml:space="preserve"> 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A8844F" w14:textId="2BD2448D" w:rsidR="00B71DDE" w:rsidRDefault="00B71DDE" w:rsidP="00B71DDE">
            <w:pPr>
              <w:pStyle w:val="Bezmezer"/>
              <w:ind w:firstLine="0"/>
              <w:jc w:val="center"/>
            </w:pPr>
            <w:r>
              <w:t>6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0CB25C" w14:textId="60459DE2" w:rsidR="00B71DDE" w:rsidRDefault="00B71DDE" w:rsidP="00B71DDE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828C88" w14:textId="7ABE20EB" w:rsidR="00B71DDE" w:rsidRDefault="00B71DDE" w:rsidP="00B71DDE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23338F" w14:textId="7ACB9E3D" w:rsidR="00B71DDE" w:rsidRDefault="00B71DDE" w:rsidP="00B71DDE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7DE15E" w14:textId="097A2880" w:rsidR="00B71DDE" w:rsidRDefault="00B71DDE" w:rsidP="00B71DDE">
            <w:pPr>
              <w:pStyle w:val="Bezmezer"/>
              <w:ind w:firstLine="0"/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B60284" w14:paraId="244CA7E8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29674BE" w14:textId="511199BE" w:rsidR="00B60284" w:rsidRDefault="00B60284" w:rsidP="00B60284">
            <w:pPr>
              <w:pStyle w:val="Bezmezer"/>
              <w:ind w:firstLine="0"/>
              <w:jc w:val="center"/>
            </w:pPr>
            <w:r>
              <w:t>K02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97CB5" w14:textId="7A3C0DD6" w:rsidR="00B60284" w:rsidRPr="00D91BB5" w:rsidRDefault="00B60284" w:rsidP="00B60284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6CEBCA91" wp14:editId="2CC71862">
                  <wp:extent cx="1359462" cy="917451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FF3D3E" w14:textId="77777777" w:rsidR="00B60284" w:rsidRPr="00B71DDE" w:rsidRDefault="00B60284" w:rsidP="00B60284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16DD64F8" w14:textId="77777777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467731DE" w14:textId="77777777" w:rsidR="00B60284" w:rsidRPr="00B71DDE" w:rsidRDefault="00B60284" w:rsidP="00B60284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65C0FF31" w14:textId="7069A5AD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380AEA12" w14:textId="53672F8B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1</w:t>
            </w:r>
            <w:r w:rsidR="004A5528">
              <w:t>0</w:t>
            </w:r>
            <w:r>
              <w:t>5</w:t>
            </w:r>
            <w:r w:rsidRPr="00B71DDE">
              <w:t>0 mm</w:t>
            </w:r>
          </w:p>
          <w:p w14:paraId="740203DE" w14:textId="6836D5E2" w:rsidR="00B60284" w:rsidRPr="00B71DDE" w:rsidRDefault="00B60284" w:rsidP="00B60284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5B4CDE" w14:textId="69A99DDB" w:rsidR="00B60284" w:rsidRDefault="00B60284" w:rsidP="00B60284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5A0A5CF" w14:textId="18DEE88B" w:rsidR="00B60284" w:rsidRDefault="00B60284" w:rsidP="00B60284">
            <w:pPr>
              <w:pStyle w:val="Bezmezer"/>
              <w:ind w:firstLine="0"/>
              <w:jc w:val="center"/>
            </w:pPr>
            <w:r>
              <w:t>5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05C2C7" w14:textId="6AEA801E" w:rsidR="00B60284" w:rsidRDefault="00B60284" w:rsidP="00B60284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B0E1832" w14:textId="41420013" w:rsidR="00B60284" w:rsidRDefault="00B60284" w:rsidP="00B60284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C31014" w14:textId="2096B68E" w:rsidR="00B60284" w:rsidRDefault="00B60284" w:rsidP="00B60284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A5528" w14:paraId="4963AB36" w14:textId="77777777" w:rsidTr="00D90EB5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385A19" w14:textId="6456F9F5" w:rsidR="004A5528" w:rsidRDefault="004A5528" w:rsidP="00D90EB5">
            <w:pPr>
              <w:pStyle w:val="Bezmezer"/>
              <w:ind w:firstLine="0"/>
              <w:jc w:val="center"/>
            </w:pPr>
            <w:r>
              <w:t>K03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E54DC4" w14:textId="77777777" w:rsidR="004A5528" w:rsidRPr="00D91BB5" w:rsidRDefault="004A5528" w:rsidP="00D90EB5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0FAC17E1" wp14:editId="581CBD5F">
                  <wp:extent cx="1359462" cy="917451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E54C7F" w14:textId="77777777" w:rsidR="004A5528" w:rsidRPr="00B71DDE" w:rsidRDefault="004A5528" w:rsidP="00D90EB5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0EB45405" w14:textId="77777777" w:rsidR="004A5528" w:rsidRPr="00B71DDE" w:rsidRDefault="004A5528" w:rsidP="00D90EB5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3707F9EA" w14:textId="77777777" w:rsidR="004A5528" w:rsidRPr="00B71DDE" w:rsidRDefault="004A5528" w:rsidP="00D90EB5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480B6564" w14:textId="77777777" w:rsidR="004A5528" w:rsidRPr="00B71DDE" w:rsidRDefault="004A5528" w:rsidP="00D90EB5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783D8FEE" w14:textId="77777777" w:rsidR="004A5528" w:rsidRPr="00B71DDE" w:rsidRDefault="004A5528" w:rsidP="00D90EB5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155</w:t>
            </w:r>
            <w:r w:rsidRPr="00B71DDE">
              <w:t>0 mm</w:t>
            </w:r>
          </w:p>
          <w:p w14:paraId="6CC79F29" w14:textId="228ADCF9" w:rsidR="004A5528" w:rsidRPr="00B71DDE" w:rsidRDefault="004A5528" w:rsidP="00D90EB5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31D1EB" w14:textId="77777777" w:rsidR="004A5528" w:rsidRDefault="004A5528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4EFF1C" w14:textId="77777777" w:rsidR="004A5528" w:rsidRDefault="004A5528" w:rsidP="00D90EB5">
            <w:pPr>
              <w:pStyle w:val="Bezmezer"/>
              <w:ind w:firstLine="0"/>
              <w:jc w:val="center"/>
            </w:pPr>
            <w:r>
              <w:t>5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9DADBE" w14:textId="77777777" w:rsidR="004A5528" w:rsidRDefault="004A5528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1EF9F6" w14:textId="77777777" w:rsidR="004A5528" w:rsidRDefault="004A5528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682517" w14:textId="77777777" w:rsidR="004A5528" w:rsidRDefault="004A5528" w:rsidP="00D90EB5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60284" w14:paraId="6EBDE8EB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022B6F" w14:textId="1FCEFD10" w:rsidR="00B60284" w:rsidRDefault="00B60284" w:rsidP="00B60284">
            <w:pPr>
              <w:pStyle w:val="Bezmezer"/>
              <w:ind w:firstLine="0"/>
              <w:jc w:val="center"/>
            </w:pPr>
            <w:r>
              <w:t>K0</w:t>
            </w:r>
            <w:r w:rsidR="004A5528">
              <w:t>4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490AAF" w14:textId="751BF115" w:rsidR="00B60284" w:rsidRPr="00D91BB5" w:rsidRDefault="00B60284" w:rsidP="00B60284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4BFCB4DB" wp14:editId="38B303B6">
                  <wp:extent cx="1359462" cy="917451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A221E7" w14:textId="77777777" w:rsidR="00B60284" w:rsidRPr="00B71DDE" w:rsidRDefault="00B60284" w:rsidP="00B60284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54FB6B04" w14:textId="77777777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4C4558F6" w14:textId="77777777" w:rsidR="00B60284" w:rsidRPr="00B71DDE" w:rsidRDefault="00B60284" w:rsidP="00B60284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1B72AD69" w14:textId="77777777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19735908" w14:textId="3AB46143" w:rsidR="00B60284" w:rsidRPr="00B71DDE" w:rsidRDefault="00B60284" w:rsidP="00B60284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 w:rsidR="004A5528">
              <w:t>6</w:t>
            </w:r>
            <w:r>
              <w:t>5</w:t>
            </w:r>
            <w:r w:rsidRPr="00B71DDE">
              <w:t>0 mm</w:t>
            </w:r>
          </w:p>
          <w:p w14:paraId="242B8862" w14:textId="31DE62E0" w:rsidR="00B60284" w:rsidRPr="00B71DDE" w:rsidRDefault="00B60284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1BE2E8" w14:textId="0DD38AC6" w:rsidR="00B60284" w:rsidRDefault="00B60284" w:rsidP="00B60284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DCBDD2" w14:textId="79FB3912" w:rsidR="00B60284" w:rsidRDefault="004A5528" w:rsidP="00B60284">
            <w:pPr>
              <w:pStyle w:val="Bezmezer"/>
              <w:ind w:firstLine="0"/>
              <w:jc w:val="center"/>
            </w:pPr>
            <w:r>
              <w:t>7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6AC51A" w14:textId="32835E99" w:rsidR="00B60284" w:rsidRDefault="004A5528" w:rsidP="00B60284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186FE8" w14:textId="40F830B7" w:rsidR="00B60284" w:rsidRDefault="00B60284" w:rsidP="00B60284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89DBB1" w14:textId="0E7616CE" w:rsidR="00B60284" w:rsidRDefault="004A5528" w:rsidP="00B60284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5528" w14:paraId="4A1C26B4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D01C88" w14:textId="098C4A2D" w:rsidR="004A5528" w:rsidRDefault="004A5528" w:rsidP="004A5528">
            <w:pPr>
              <w:pStyle w:val="Bezmezer"/>
              <w:ind w:firstLine="0"/>
              <w:jc w:val="center"/>
            </w:pPr>
            <w:r>
              <w:t>K05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E34E1B" w14:textId="0814E3AC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246F0019" wp14:editId="516384EA">
                  <wp:extent cx="1359462" cy="917451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EEE9EF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7591695C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6683F238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6EF03BA9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112DC320" w14:textId="1DEF9EA0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55</w:t>
            </w:r>
            <w:r w:rsidRPr="00B71DDE">
              <w:t>0 mm</w:t>
            </w:r>
          </w:p>
          <w:p w14:paraId="683848F2" w14:textId="5005C077" w:rsidR="004A5528" w:rsidRPr="00B71DDE" w:rsidRDefault="004A5528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535A0F" w14:textId="4C86F0FA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B2CBBC" w14:textId="36A28D73" w:rsidR="004A5528" w:rsidRDefault="004A5528" w:rsidP="004A5528">
            <w:pPr>
              <w:pStyle w:val="Bezmezer"/>
              <w:ind w:firstLine="0"/>
              <w:jc w:val="center"/>
            </w:pPr>
            <w:r>
              <w:t>6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3EE6C8" w14:textId="077C6E7A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284753" w14:textId="04ACFBBC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44E544" w14:textId="61852F07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5528" w14:paraId="08C517B7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EB37A98" w14:textId="2F785169" w:rsidR="004A5528" w:rsidRDefault="004A5528" w:rsidP="004A5528">
            <w:pPr>
              <w:pStyle w:val="Bezmezer"/>
              <w:ind w:firstLine="0"/>
              <w:jc w:val="center"/>
            </w:pPr>
            <w:r>
              <w:t>K06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72E041" w14:textId="4410FC9A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5AB7761D" wp14:editId="4B3B0C07">
                  <wp:extent cx="1359462" cy="917451"/>
                  <wp:effectExtent l="0" t="0" r="0" b="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494C0D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1DF74A98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32F561B7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0AB281AD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7D25754D" w14:textId="237F7DF9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210</w:t>
            </w:r>
            <w:r w:rsidRPr="00B71DDE">
              <w:t>0 mm</w:t>
            </w:r>
          </w:p>
          <w:p w14:paraId="0011D896" w14:textId="58D43BCB" w:rsidR="004A5528" w:rsidRPr="00B71DDE" w:rsidRDefault="004A5528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AEA418" w14:textId="4E48F7D1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DA1001" w14:textId="43A18BA4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A4AAF6" w14:textId="2A9A39B6" w:rsidR="004A5528" w:rsidRDefault="004A5528" w:rsidP="004A5528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3F8CD6" w14:textId="4312480F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0AD61F" w14:textId="191C0DC0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A5528" w14:paraId="13499E26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FF7824" w14:textId="01C7AD52" w:rsidR="004A5528" w:rsidRDefault="004A5528" w:rsidP="004A5528">
            <w:pPr>
              <w:pStyle w:val="Bezmezer"/>
              <w:ind w:firstLine="0"/>
              <w:jc w:val="center"/>
            </w:pPr>
            <w:r>
              <w:lastRenderedPageBreak/>
              <w:t>K07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B0D964" w14:textId="7839F06F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61C9BB5F" wp14:editId="13261ED4">
                  <wp:extent cx="1359462" cy="917451"/>
                  <wp:effectExtent l="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797366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264CD55E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6CA22B4C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2463ECA3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2879DD97" w14:textId="437C542F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142</w:t>
            </w:r>
            <w:r w:rsidRPr="00B71DDE">
              <w:t>0 mm</w:t>
            </w:r>
          </w:p>
          <w:p w14:paraId="6690A2C6" w14:textId="5A86E1F0" w:rsidR="004A5528" w:rsidRPr="00B71DDE" w:rsidRDefault="004A5528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170C7" w14:textId="5DCD7788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105CE1" w14:textId="2E6F957E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C814BC" w14:textId="09C6CAA2" w:rsidR="004A5528" w:rsidRDefault="004A5528" w:rsidP="004A5528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D0207A" w14:textId="2A5863BF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7ABA4B" w14:textId="1BF76763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A5528" w14:paraId="43E7A9D7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D62889" w14:textId="4F815F95" w:rsidR="004A5528" w:rsidRDefault="004A5528" w:rsidP="004A5528">
            <w:pPr>
              <w:pStyle w:val="Bezmezer"/>
              <w:ind w:firstLine="0"/>
              <w:jc w:val="center"/>
            </w:pPr>
            <w:r>
              <w:t>K08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DDD740" w14:textId="20EB6250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01276884" wp14:editId="5FE12E13">
                  <wp:extent cx="1359462" cy="917451"/>
                  <wp:effectExtent l="0" t="0" r="0" b="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B1697E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1D28DCDE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43ADFF2C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0523229D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2FF39C88" w14:textId="038E470B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90</w:t>
            </w:r>
            <w:r w:rsidRPr="00B71DDE">
              <w:t>0 mm</w:t>
            </w:r>
          </w:p>
          <w:p w14:paraId="5B979707" w14:textId="42D068D6" w:rsidR="004A5528" w:rsidRPr="00B71DDE" w:rsidRDefault="004A5528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89CD38" w14:textId="44E42108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92C9D6" w14:textId="7ED3FFDA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56178B" w14:textId="5BAF6A07" w:rsidR="004A5528" w:rsidRDefault="004A5528" w:rsidP="004A5528">
            <w:pPr>
              <w:pStyle w:val="Bezmezer"/>
              <w:ind w:firstLine="0"/>
              <w:jc w:val="center"/>
            </w:pPr>
            <w:r>
              <w:t>3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D212A0" w14:textId="19B49D6C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2169E0" w14:textId="16842408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A5528" w14:paraId="02F3B3CE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4C0E65" w14:textId="4A360968" w:rsidR="004A5528" w:rsidRDefault="004A5528" w:rsidP="004A5528">
            <w:pPr>
              <w:pStyle w:val="Bezmezer"/>
              <w:ind w:firstLine="0"/>
              <w:jc w:val="center"/>
            </w:pPr>
            <w:r>
              <w:t>K09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D123D7" w14:textId="256718C6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7F2E3945" wp14:editId="2B580800">
                  <wp:extent cx="1359462" cy="917451"/>
                  <wp:effectExtent l="0" t="0" r="0" b="0"/>
                  <wp:docPr id="11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37AC42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51D84C06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71E95952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20148225" w14:textId="65FA5276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650</w:t>
            </w:r>
            <w:r w:rsidRPr="00B71DDE">
              <w:t xml:space="preserve"> mm </w:t>
            </w:r>
          </w:p>
          <w:p w14:paraId="4DD199E3" w14:textId="6F713C00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235</w:t>
            </w:r>
            <w:r w:rsidRPr="00B71DDE">
              <w:t>0 mm</w:t>
            </w:r>
          </w:p>
          <w:p w14:paraId="1E58BF35" w14:textId="15621E27" w:rsidR="004A5528" w:rsidRPr="00637F3C" w:rsidRDefault="004A5528" w:rsidP="00637F3C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hnědá dle barvy střešní krytiny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AC0E66" w14:textId="6CECFC46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B13718" w14:textId="5A97097B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B7DF8" w14:textId="0C611179" w:rsidR="004A5528" w:rsidRDefault="004A5528" w:rsidP="004A5528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3C5C4D" w14:textId="75DBC328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ADBB34" w14:textId="181160C0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A5528" w14:paraId="0BAC922F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BB5C83" w14:textId="61E92164" w:rsidR="004A5528" w:rsidRDefault="004A5528" w:rsidP="004A5528">
            <w:pPr>
              <w:pStyle w:val="Bezmezer"/>
              <w:ind w:firstLine="0"/>
              <w:jc w:val="center"/>
            </w:pPr>
            <w:r>
              <w:t>K10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D90793" w14:textId="40FBE929" w:rsidR="004A5528" w:rsidRPr="00D91BB5" w:rsidRDefault="004A5528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1B2C9A4C" wp14:editId="19280544">
                  <wp:extent cx="1359462" cy="917451"/>
                  <wp:effectExtent l="0" t="0" r="0" b="0"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5EC943" w14:textId="77777777" w:rsidR="004A5528" w:rsidRPr="00B71DDE" w:rsidRDefault="004A5528" w:rsidP="004A5528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625BD4B9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77FC9EB0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3160ABD7" w14:textId="77777777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40</w:t>
            </w:r>
            <w:r w:rsidRPr="00B71DDE">
              <w:t xml:space="preserve">0 mm </w:t>
            </w:r>
          </w:p>
          <w:p w14:paraId="64AD3224" w14:textId="4657C15E" w:rsidR="004A5528" w:rsidRPr="00B71DDE" w:rsidRDefault="004A5528" w:rsidP="004A5528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100</w:t>
            </w:r>
            <w:r w:rsidRPr="00B71DDE">
              <w:t>0 mm</w:t>
            </w:r>
          </w:p>
          <w:p w14:paraId="6E046126" w14:textId="72F39540" w:rsidR="004A5528" w:rsidRPr="00B71DDE" w:rsidRDefault="004A5528" w:rsidP="004A5528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0FEB56" w14:textId="61E74321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2C417E3" w14:textId="00074393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D52A8B" w14:textId="7973F993" w:rsidR="004A5528" w:rsidRDefault="004A5528" w:rsidP="004A5528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CDF07C" w14:textId="7E842B8B" w:rsidR="004A5528" w:rsidRDefault="004A5528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FA4A7" w14:textId="6C2CD3A8" w:rsidR="004A5528" w:rsidRDefault="004A5528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82C1F" w14:paraId="3A77013E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669AF8" w14:textId="1D510A9E" w:rsidR="00682C1F" w:rsidRDefault="00682C1F" w:rsidP="00682C1F">
            <w:pPr>
              <w:pStyle w:val="Bezmezer"/>
              <w:ind w:firstLine="0"/>
              <w:jc w:val="center"/>
            </w:pPr>
            <w:r>
              <w:t>K11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53FD94" w14:textId="7D238908" w:rsidR="00682C1F" w:rsidRPr="00D91BB5" w:rsidRDefault="00682C1F" w:rsidP="00682C1F">
            <w:pPr>
              <w:pStyle w:val="Bezmezer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4CE6B9" wp14:editId="1542017F">
                  <wp:extent cx="1141697" cy="1031443"/>
                  <wp:effectExtent l="0" t="0" r="1905" b="0"/>
                  <wp:docPr id="14" name="Obráze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Obrázek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650" cy="1033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7B92AB" w14:textId="6830E87A" w:rsidR="00682C1F" w:rsidRPr="00180676" w:rsidRDefault="00682C1F" w:rsidP="00682C1F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</w:t>
            </w:r>
            <w:r w:rsidR="00D81AC7">
              <w:rPr>
                <w:b/>
                <w:bCs/>
              </w:rPr>
              <w:t>hranatý</w:t>
            </w:r>
          </w:p>
          <w:p w14:paraId="0BB67EF2" w14:textId="77777777" w:rsidR="00682C1F" w:rsidRPr="00180676" w:rsidRDefault="00682C1F" w:rsidP="00682C1F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7330AEB3" w14:textId="1B48BF63" w:rsidR="00682C1F" w:rsidRPr="00180676" w:rsidRDefault="00682C1F" w:rsidP="00682C1F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2DAB1059" w14:textId="389BC79E" w:rsidR="00682C1F" w:rsidRPr="00180676" w:rsidRDefault="00682C1F" w:rsidP="00682C1F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 w:rsidR="004166AE">
              <w:t>3</w:t>
            </w:r>
            <w:r>
              <w:t xml:space="preserve"> </w:t>
            </w:r>
            <w:r w:rsidRPr="00180676">
              <w:t>m</w:t>
            </w:r>
          </w:p>
          <w:p w14:paraId="2F5B4B6B" w14:textId="77777777" w:rsidR="00637F3C" w:rsidRPr="00180676" w:rsidRDefault="00682C1F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6D1B668D" w14:textId="3E051F00" w:rsidR="00682C1F" w:rsidRPr="00180676" w:rsidRDefault="00682C1F" w:rsidP="00682C1F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4F3A18CC" w14:textId="06C04893" w:rsidR="00682C1F" w:rsidRPr="00180676" w:rsidRDefault="00682C1F" w:rsidP="00682C1F">
            <w:pPr>
              <w:pStyle w:val="Bezmezer"/>
            </w:pPr>
            <w:r w:rsidRPr="00180676">
              <w:t xml:space="preserve">Žlabový hák </w:t>
            </w:r>
            <w:r w:rsidR="004166AE">
              <w:t>15</w:t>
            </w:r>
            <w:r w:rsidRPr="00180676">
              <w:t>ks</w:t>
            </w:r>
          </w:p>
          <w:p w14:paraId="02D62168" w14:textId="77777777" w:rsidR="00682C1F" w:rsidRPr="00180676" w:rsidRDefault="00682C1F" w:rsidP="00682C1F">
            <w:pPr>
              <w:pStyle w:val="Bezmezer"/>
            </w:pPr>
            <w:r w:rsidRPr="00180676">
              <w:t>Žlabové čelo 2ks</w:t>
            </w:r>
          </w:p>
          <w:p w14:paraId="0B33D64F" w14:textId="16D29F87" w:rsidR="00682C1F" w:rsidRPr="00B71DDE" w:rsidRDefault="00682C1F" w:rsidP="00682C1F">
            <w:pPr>
              <w:pStyle w:val="Bezmezer"/>
              <w:spacing w:after="20"/>
              <w:ind w:firstLine="0"/>
              <w:rPr>
                <w:b/>
                <w:bCs/>
              </w:rPr>
            </w:pPr>
            <w:r>
              <w:tab/>
            </w:r>
            <w:r w:rsidR="004166AE">
              <w:t>Hranatý kotlík 100/</w:t>
            </w:r>
            <w:proofErr w:type="gramStart"/>
            <w:r w:rsidR="004166AE">
              <w:t>333mm</w:t>
            </w:r>
            <w:proofErr w:type="gramEnd"/>
            <w:r w:rsidRPr="00467B5E">
              <w:t xml:space="preserve"> </w:t>
            </w:r>
            <w:r w:rsidR="004166AE">
              <w:t>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B1495F" w14:textId="20F26C1E" w:rsidR="00682C1F" w:rsidRDefault="00682C1F" w:rsidP="00682C1F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58B5F3" w14:textId="0F2A82C2" w:rsidR="00682C1F" w:rsidRDefault="00682C1F" w:rsidP="00682C1F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490F75" w14:textId="4EE7739E" w:rsidR="00682C1F" w:rsidRDefault="004166AE" w:rsidP="00682C1F">
            <w:pPr>
              <w:pStyle w:val="Bezmezer"/>
              <w:ind w:firstLine="0"/>
              <w:jc w:val="center"/>
            </w:pPr>
            <w:r>
              <w:t>5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DE2CFB8" w14:textId="76129882" w:rsidR="00682C1F" w:rsidRDefault="00682C1F" w:rsidP="00682C1F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47CC58" w14:textId="06750FC6" w:rsidR="00682C1F" w:rsidRDefault="004166AE" w:rsidP="00682C1F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67B5E" w14:paraId="0DD98169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B4963" w14:textId="2E238BFA" w:rsidR="00467B5E" w:rsidRDefault="00180676" w:rsidP="004A5528">
            <w:pPr>
              <w:pStyle w:val="Bezmezer"/>
              <w:ind w:firstLine="0"/>
              <w:jc w:val="center"/>
            </w:pPr>
            <w:r>
              <w:lastRenderedPageBreak/>
              <w:t>K12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8B42F5" w14:textId="022FFDE7" w:rsidR="00467B5E" w:rsidRPr="00D91BB5" w:rsidRDefault="00816AAE" w:rsidP="004A5528">
            <w:pPr>
              <w:pStyle w:val="Bezmezer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2C4809" wp14:editId="595B0BB6">
                  <wp:extent cx="1015635" cy="936346"/>
                  <wp:effectExtent l="0" t="0" r="0" b="0"/>
                  <wp:docPr id="15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Obrázek 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42" cy="941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83070B" w14:textId="77777777" w:rsidR="004166AE" w:rsidRPr="004166AE" w:rsidRDefault="004166AE" w:rsidP="004166AE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4166AE">
              <w:rPr>
                <w:b/>
                <w:bCs/>
              </w:rPr>
              <w:t>Dešťový svod hranatý</w:t>
            </w:r>
          </w:p>
          <w:p w14:paraId="4B459029" w14:textId="77777777" w:rsidR="004166AE" w:rsidRPr="00180676" w:rsidRDefault="004166AE" w:rsidP="004166AE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Provedení:</w:t>
            </w:r>
            <w:r w:rsidRPr="004166AE">
              <w:t xml:space="preserve"> </w:t>
            </w:r>
            <w:r w:rsidRPr="00180676">
              <w:t>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31DECFE8" w14:textId="46B854BA" w:rsidR="004166AE" w:rsidRPr="004166AE" w:rsidRDefault="004166AE" w:rsidP="004166AE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Rozměr svodu:</w:t>
            </w:r>
            <w:r w:rsidRPr="004166AE">
              <w:t xml:space="preserve"> 100x100mm</w:t>
            </w:r>
          </w:p>
          <w:p w14:paraId="4BDACBE0" w14:textId="0F8BD1A5" w:rsidR="004166AE" w:rsidRPr="004166AE" w:rsidRDefault="004166AE" w:rsidP="004166AE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Délka svodu:</w:t>
            </w:r>
            <w:r w:rsidRPr="004166AE">
              <w:t xml:space="preserve"> </w:t>
            </w:r>
            <w:r>
              <w:t xml:space="preserve">1,5 </w:t>
            </w:r>
            <w:r w:rsidRPr="004166AE">
              <w:t>m</w:t>
            </w:r>
          </w:p>
          <w:p w14:paraId="5B3B3DA2" w14:textId="77777777" w:rsidR="00637F3C" w:rsidRPr="00180676" w:rsidRDefault="004166AE" w:rsidP="00637F3C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Barva:</w:t>
            </w:r>
            <w:r w:rsidRPr="004166AE">
              <w:t xml:space="preserve"> </w:t>
            </w:r>
            <w:r w:rsidR="00637F3C">
              <w:t>hnědá dle barvy střešní krytiny</w:t>
            </w:r>
          </w:p>
          <w:p w14:paraId="6AE6ACDD" w14:textId="0AB844AD" w:rsidR="004166AE" w:rsidRPr="004166AE" w:rsidRDefault="004166AE" w:rsidP="004166AE">
            <w:pPr>
              <w:pStyle w:val="Bezmezer"/>
              <w:ind w:firstLine="0"/>
              <w:rPr>
                <w:u w:val="single"/>
              </w:rPr>
            </w:pPr>
            <w:r w:rsidRPr="004166AE">
              <w:rPr>
                <w:u w:val="single"/>
              </w:rPr>
              <w:t>Příslušenství:</w:t>
            </w:r>
          </w:p>
          <w:p w14:paraId="121EA8FD" w14:textId="3F2C7CF9" w:rsidR="00467B5E" w:rsidRDefault="004166AE" w:rsidP="004166AE">
            <w:pPr>
              <w:pStyle w:val="Bezmezer"/>
              <w:ind w:firstLine="0"/>
            </w:pPr>
            <w:r w:rsidRPr="004166AE">
              <w:t>Objímka s trnem nebo vrutem 3ks</w:t>
            </w:r>
          </w:p>
          <w:p w14:paraId="16948035" w14:textId="6393D874" w:rsidR="00267957" w:rsidRPr="004166AE" w:rsidRDefault="00267957" w:rsidP="004166AE">
            <w:pPr>
              <w:pStyle w:val="Bezmezer"/>
              <w:ind w:firstLine="0"/>
            </w:pPr>
            <w:r>
              <w:t xml:space="preserve">Hranaté zaústění do kruhového odpadu 1ks 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072481" w14:textId="07CD1092" w:rsidR="00467B5E" w:rsidRDefault="004166A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104BFE" w14:textId="0EEBD167" w:rsidR="00467B5E" w:rsidRDefault="004166A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403508" w14:textId="0FE6D1B2" w:rsidR="00467B5E" w:rsidRDefault="004166AE" w:rsidP="004A5528">
            <w:pPr>
              <w:pStyle w:val="Bezmezer"/>
              <w:ind w:firstLine="0"/>
              <w:jc w:val="center"/>
            </w:pPr>
            <w:r>
              <w:t>4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3F1AA5" w14:textId="071D6D03" w:rsidR="00467B5E" w:rsidRDefault="004166A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EE0242" w14:textId="22EAFDFA" w:rsidR="00467B5E" w:rsidRDefault="004166AE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67B5E" w14:paraId="65CEB85A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27EABD" w14:textId="10A0B3E8" w:rsidR="00467B5E" w:rsidRDefault="00467B5E" w:rsidP="004A5528">
            <w:pPr>
              <w:pStyle w:val="Bezmezer"/>
              <w:ind w:firstLine="0"/>
              <w:jc w:val="center"/>
            </w:pPr>
            <w:r>
              <w:t>K13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650044" w14:textId="42EA7187" w:rsidR="00467B5E" w:rsidRPr="00D91BB5" w:rsidRDefault="00467B5E" w:rsidP="004A5528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371210B9" wp14:editId="4B186A64">
                  <wp:extent cx="1238423" cy="1762371"/>
                  <wp:effectExtent l="0" t="0" r="0" b="9525"/>
                  <wp:docPr id="13" name="Obráze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F67E6" w14:textId="77777777" w:rsidR="00467B5E" w:rsidRPr="00180676" w:rsidRDefault="00467B5E" w:rsidP="00467B5E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16E85626" w14:textId="1AB449FE" w:rsidR="00467B5E" w:rsidRPr="00180676" w:rsidRDefault="00467B5E" w:rsidP="00467B5E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 w:rsidR="00682C1F">
              <w:t xml:space="preserve"> lakovaného </w:t>
            </w:r>
            <w:r w:rsidRPr="00180676">
              <w:t xml:space="preserve">hliníkového </w:t>
            </w:r>
            <w:r w:rsidR="00682C1F">
              <w:t>plechu</w:t>
            </w:r>
            <w:r w:rsidRPr="00180676">
              <w:t xml:space="preserve"> vč. příslušenství</w:t>
            </w:r>
          </w:p>
          <w:p w14:paraId="5C909197" w14:textId="251FECB7" w:rsidR="00467B5E" w:rsidRPr="00180676" w:rsidRDefault="004166AE" w:rsidP="00467B5E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="00467B5E" w:rsidRPr="00180676">
              <w:rPr>
                <w:u w:val="single"/>
              </w:rPr>
              <w:t xml:space="preserve"> / RŠ:</w:t>
            </w:r>
            <w:r w:rsidR="00467B5E" w:rsidRPr="00180676">
              <w:t xml:space="preserve"> </w:t>
            </w:r>
            <w:r w:rsidR="0022087C">
              <w:t xml:space="preserve">333 </w:t>
            </w:r>
            <w:r w:rsidR="00467B5E" w:rsidRPr="00180676">
              <w:t>mm</w:t>
            </w:r>
          </w:p>
          <w:p w14:paraId="54E6301E" w14:textId="1429D149" w:rsidR="00467B5E" w:rsidRPr="00180676" w:rsidRDefault="00467B5E" w:rsidP="00467B5E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 w:rsidR="0022087C">
              <w:t xml:space="preserve">3 </w:t>
            </w:r>
            <w:r w:rsidRPr="00180676">
              <w:t>m</w:t>
            </w:r>
          </w:p>
          <w:p w14:paraId="6DEE299D" w14:textId="4D15E720" w:rsidR="00467B5E" w:rsidRPr="00180676" w:rsidRDefault="00467B5E" w:rsidP="00467B5E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1D1E63B4" w14:textId="77777777" w:rsidR="00467B5E" w:rsidRPr="00180676" w:rsidRDefault="00467B5E" w:rsidP="00467B5E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31E3A67D" w14:textId="2DDF4FB1" w:rsidR="00467B5E" w:rsidRPr="00180676" w:rsidRDefault="00467B5E" w:rsidP="00467B5E">
            <w:pPr>
              <w:pStyle w:val="Bezmezer"/>
            </w:pPr>
            <w:r w:rsidRPr="00180676">
              <w:t xml:space="preserve">Žlabový hák </w:t>
            </w:r>
            <w:r w:rsidR="0022087C">
              <w:t>20</w:t>
            </w:r>
            <w:r w:rsidRPr="00180676">
              <w:t>ks</w:t>
            </w:r>
          </w:p>
          <w:p w14:paraId="0576E8CC" w14:textId="77777777" w:rsidR="00467B5E" w:rsidRPr="00180676" w:rsidRDefault="00467B5E" w:rsidP="00467B5E">
            <w:pPr>
              <w:pStyle w:val="Bezmezer"/>
            </w:pPr>
            <w:r w:rsidRPr="00180676">
              <w:t>Žlabové čelo 2ks</w:t>
            </w:r>
          </w:p>
          <w:p w14:paraId="28C825F8" w14:textId="6CF8BC37" w:rsidR="00467B5E" w:rsidRPr="00467B5E" w:rsidRDefault="0022087C" w:rsidP="00467B5E">
            <w:pPr>
              <w:pStyle w:val="Bezmezer"/>
              <w:spacing w:after="60"/>
            </w:pPr>
            <w:r>
              <w:t>Roh žlabu 90°</w:t>
            </w:r>
            <w:r w:rsidR="00467B5E" w:rsidRPr="00467B5E">
              <w:t xml:space="preserve"> </w:t>
            </w:r>
            <w:r>
              <w:t>vnější 2</w:t>
            </w:r>
            <w:r w:rsidR="00467B5E"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16558D6" w14:textId="11B934B9" w:rsidR="00467B5E" w:rsidRDefault="00467B5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80DD6FE" w14:textId="0928460C" w:rsidR="00467B5E" w:rsidRDefault="00467B5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FDB287" w14:textId="6913ED9C" w:rsidR="00467B5E" w:rsidRDefault="00467B5E" w:rsidP="004A552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B6C03C" w14:textId="4911DF43" w:rsidR="00467B5E" w:rsidRDefault="0022087C" w:rsidP="004A5528">
            <w:pPr>
              <w:pStyle w:val="Bezmezer"/>
              <w:ind w:firstLine="0"/>
              <w:jc w:val="center"/>
            </w:pPr>
            <w:r>
              <w:t>6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DF97371" w14:textId="4827358F" w:rsidR="00467B5E" w:rsidRDefault="0022087C" w:rsidP="004A5528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2087C" w14:paraId="7794EFB1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BBF4AD" w14:textId="6BACD49F" w:rsidR="0022087C" w:rsidRDefault="0022087C" w:rsidP="0022087C">
            <w:pPr>
              <w:pStyle w:val="Bezmezer"/>
              <w:ind w:firstLine="0"/>
              <w:jc w:val="center"/>
            </w:pPr>
            <w:r>
              <w:t>K14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64EBE" w14:textId="495B9851" w:rsidR="0022087C" w:rsidRPr="00467B5E" w:rsidRDefault="0022087C" w:rsidP="0022087C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59EF26BA" wp14:editId="46AD9C77">
                  <wp:extent cx="1238423" cy="1762371"/>
                  <wp:effectExtent l="0" t="0" r="0" b="9525"/>
                  <wp:docPr id="17" name="Obráze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D9E98" w14:textId="77777777" w:rsidR="0022087C" w:rsidRPr="00180676" w:rsidRDefault="0022087C" w:rsidP="0022087C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6FA9F1A0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65A7811B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6610DDEB" w14:textId="3D1E2D95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27FDD2EA" w14:textId="77777777" w:rsidR="00637F3C" w:rsidRPr="00180676" w:rsidRDefault="0022087C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1CAA7F6A" w14:textId="77777777" w:rsidR="0022087C" w:rsidRPr="00180676" w:rsidRDefault="0022087C" w:rsidP="0022087C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53E6C2A6" w14:textId="064F8CBE" w:rsidR="0022087C" w:rsidRPr="00180676" w:rsidRDefault="0022087C" w:rsidP="0022087C">
            <w:pPr>
              <w:pStyle w:val="Bezmezer"/>
            </w:pPr>
            <w:r w:rsidRPr="00180676">
              <w:t xml:space="preserve">Žlabový hák </w:t>
            </w:r>
            <w:r>
              <w:t>6</w:t>
            </w:r>
            <w:r w:rsidRPr="00180676">
              <w:t>ks</w:t>
            </w:r>
          </w:p>
          <w:p w14:paraId="56C63C89" w14:textId="3B1169C8" w:rsidR="0022087C" w:rsidRPr="00180676" w:rsidRDefault="0022087C" w:rsidP="0022087C">
            <w:pPr>
              <w:pStyle w:val="Bezmezer"/>
            </w:pPr>
            <w:r w:rsidRPr="00180676">
              <w:t xml:space="preserve">Žlabové čelo </w:t>
            </w:r>
            <w:r>
              <w:t>1</w:t>
            </w:r>
            <w:r w:rsidRPr="00180676">
              <w:t>ks</w:t>
            </w:r>
          </w:p>
          <w:p w14:paraId="612783D9" w14:textId="0193C65E" w:rsidR="0022087C" w:rsidRPr="00467B5E" w:rsidRDefault="0022087C" w:rsidP="0022087C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Roh žlabu 90° vnější</w:t>
            </w:r>
            <w:r w:rsidRPr="00467B5E">
              <w:t xml:space="preserve"> </w:t>
            </w:r>
            <w:r>
              <w:t>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FA0ED9" w14:textId="08AB3F09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186DB3" w14:textId="4408ACC8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356830" w14:textId="78A586D3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EAAC2A" w14:textId="0A2137F3" w:rsidR="0022087C" w:rsidRDefault="0022087C" w:rsidP="0022087C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DB9FFA" w14:textId="4AAAC284" w:rsidR="0022087C" w:rsidRDefault="0022087C" w:rsidP="0022087C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2087C" w14:paraId="5AAA6D0A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C69046" w14:textId="32D1D07C" w:rsidR="0022087C" w:rsidRDefault="0022087C" w:rsidP="0022087C">
            <w:pPr>
              <w:pStyle w:val="Bezmezer"/>
              <w:ind w:firstLine="0"/>
              <w:jc w:val="center"/>
            </w:pPr>
            <w:r>
              <w:t>K15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99B8A6" w14:textId="0F549FDB" w:rsidR="0022087C" w:rsidRPr="00467B5E" w:rsidRDefault="0022087C" w:rsidP="0022087C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3C855153" wp14:editId="618DC2E7">
                  <wp:extent cx="1238423" cy="1762371"/>
                  <wp:effectExtent l="0" t="0" r="0" b="9525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7B0B63" w14:textId="77777777" w:rsidR="0022087C" w:rsidRPr="00180676" w:rsidRDefault="0022087C" w:rsidP="0022087C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097084EC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3CA80ECD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164CA9BD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04F7BF2B" w14:textId="77777777" w:rsidR="00637F3C" w:rsidRPr="00180676" w:rsidRDefault="0022087C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43319F9C" w14:textId="77777777" w:rsidR="0022087C" w:rsidRPr="00180676" w:rsidRDefault="0022087C" w:rsidP="0022087C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61C4F903" w14:textId="77777777" w:rsidR="0022087C" w:rsidRPr="00180676" w:rsidRDefault="0022087C" w:rsidP="0022087C">
            <w:pPr>
              <w:pStyle w:val="Bezmezer"/>
            </w:pPr>
            <w:r w:rsidRPr="00180676">
              <w:t xml:space="preserve">Žlabový hák </w:t>
            </w:r>
            <w:r>
              <w:t>6</w:t>
            </w:r>
            <w:r w:rsidRPr="00180676">
              <w:t>ks</w:t>
            </w:r>
          </w:p>
          <w:p w14:paraId="5C91E405" w14:textId="7CE4415B" w:rsidR="0022087C" w:rsidRPr="00180676" w:rsidRDefault="0022087C" w:rsidP="0022087C">
            <w:pPr>
              <w:pStyle w:val="Bezmezer"/>
            </w:pPr>
            <w:r w:rsidRPr="00180676">
              <w:t xml:space="preserve">Žlabové čelo </w:t>
            </w:r>
            <w:r>
              <w:t>2</w:t>
            </w:r>
            <w:r w:rsidRPr="00180676">
              <w:t>ks</w:t>
            </w:r>
          </w:p>
          <w:p w14:paraId="77082017" w14:textId="77777777" w:rsidR="0022087C" w:rsidRDefault="0022087C" w:rsidP="0022087C">
            <w:pPr>
              <w:pStyle w:val="Bezmezer"/>
              <w:ind w:firstLine="0"/>
            </w:pPr>
            <w:r>
              <w:tab/>
              <w:t>Roh žlabu 90°</w:t>
            </w:r>
            <w:r w:rsidRPr="00467B5E">
              <w:t xml:space="preserve"> </w:t>
            </w:r>
            <w:r>
              <w:t>vnitřní 1</w:t>
            </w:r>
            <w:r w:rsidRPr="00467B5E">
              <w:t>ks</w:t>
            </w:r>
          </w:p>
          <w:p w14:paraId="5F4DB5BC" w14:textId="0112184E" w:rsidR="0022087C" w:rsidRPr="00467B5E" w:rsidRDefault="0022087C" w:rsidP="0022087C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Kulatý kotlík 333 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41C9D5" w14:textId="762ABAFD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E8D6BB" w14:textId="60548181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82A26A" w14:textId="24F92CF9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69DBE95" w14:textId="063F10A5" w:rsidR="0022087C" w:rsidRDefault="0022087C" w:rsidP="0022087C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A5408F" w14:textId="3C6E48A8" w:rsidR="0022087C" w:rsidRDefault="0022087C" w:rsidP="0022087C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2087C" w14:paraId="086B9F50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F39575" w14:textId="4BF4A531" w:rsidR="0022087C" w:rsidRDefault="0022087C" w:rsidP="0022087C">
            <w:pPr>
              <w:pStyle w:val="Bezmezer"/>
              <w:ind w:firstLine="0"/>
              <w:jc w:val="center"/>
            </w:pPr>
            <w:r>
              <w:lastRenderedPageBreak/>
              <w:t>K16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B96E36" w14:textId="1751C337" w:rsidR="0022087C" w:rsidRPr="00467B5E" w:rsidRDefault="0022087C" w:rsidP="0022087C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36BAD57F" wp14:editId="389D2BAC">
                  <wp:extent cx="1238423" cy="1762371"/>
                  <wp:effectExtent l="0" t="0" r="0" b="9525"/>
                  <wp:docPr id="19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14AB7" w14:textId="77777777" w:rsidR="0022087C" w:rsidRPr="00180676" w:rsidRDefault="0022087C" w:rsidP="0022087C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46BC112B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37EB6B6D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5D84FA81" w14:textId="77777777" w:rsidR="0022087C" w:rsidRPr="00180676" w:rsidRDefault="0022087C" w:rsidP="0022087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0DDA9310" w14:textId="77777777" w:rsidR="00637F3C" w:rsidRPr="00180676" w:rsidRDefault="0022087C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5F5B8BE5" w14:textId="77777777" w:rsidR="0022087C" w:rsidRPr="00180676" w:rsidRDefault="0022087C" w:rsidP="0022087C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5612ADDA" w14:textId="77777777" w:rsidR="0022087C" w:rsidRPr="00180676" w:rsidRDefault="0022087C" w:rsidP="0022087C">
            <w:pPr>
              <w:pStyle w:val="Bezmezer"/>
            </w:pPr>
            <w:r w:rsidRPr="00180676">
              <w:t xml:space="preserve">Žlabový hák </w:t>
            </w:r>
            <w:r>
              <w:t>6</w:t>
            </w:r>
            <w:r w:rsidRPr="00180676">
              <w:t>ks</w:t>
            </w:r>
          </w:p>
          <w:p w14:paraId="25A45FFC" w14:textId="77777777" w:rsidR="0022087C" w:rsidRPr="00180676" w:rsidRDefault="0022087C" w:rsidP="0022087C">
            <w:pPr>
              <w:pStyle w:val="Bezmezer"/>
            </w:pPr>
            <w:r w:rsidRPr="00180676">
              <w:t xml:space="preserve">Žlabové čelo </w:t>
            </w:r>
            <w:r>
              <w:t>2</w:t>
            </w:r>
            <w:r w:rsidRPr="00180676">
              <w:t>ks</w:t>
            </w:r>
          </w:p>
          <w:p w14:paraId="67C5FD1C" w14:textId="67EF4A4C" w:rsidR="0022087C" w:rsidRPr="00180676" w:rsidRDefault="0022087C" w:rsidP="00D90EB5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Kulatý kotlík 333 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8BFFCD" w14:textId="3F053F0C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E13323" w14:textId="475092A4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73B37B" w14:textId="79166AE7" w:rsidR="0022087C" w:rsidRDefault="0022087C" w:rsidP="0022087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B979DC" w14:textId="6C100B23" w:rsidR="0022087C" w:rsidRDefault="0022087C" w:rsidP="0022087C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84B049" w14:textId="3E883B38" w:rsidR="0022087C" w:rsidRDefault="0022087C" w:rsidP="0022087C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90EB5" w14:paraId="636C4367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3BD9B3" w14:textId="3E3E72CF" w:rsidR="00D90EB5" w:rsidRDefault="00D90EB5" w:rsidP="00D90EB5">
            <w:pPr>
              <w:pStyle w:val="Bezmezer"/>
              <w:ind w:firstLine="0"/>
              <w:jc w:val="center"/>
            </w:pPr>
            <w:r>
              <w:t>K17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1B6E77" w14:textId="062FA147" w:rsidR="00D90EB5" w:rsidRPr="00467B5E" w:rsidRDefault="00D90EB5" w:rsidP="00D90EB5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6C4AC98D" wp14:editId="0C231F3C">
                  <wp:extent cx="1238423" cy="1762371"/>
                  <wp:effectExtent l="0" t="0" r="0" b="9525"/>
                  <wp:docPr id="20" name="Obráze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7201C3" w14:textId="77777777" w:rsidR="00D90EB5" w:rsidRPr="00180676" w:rsidRDefault="00D90EB5" w:rsidP="00D90EB5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42BA5BD3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02617A29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70981576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7E2AE7BF" w14:textId="77777777" w:rsidR="00637F3C" w:rsidRPr="00180676" w:rsidRDefault="00D90EB5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5DB9A3F8" w14:textId="77777777" w:rsidR="00D90EB5" w:rsidRPr="00180676" w:rsidRDefault="00D90EB5" w:rsidP="00D90EB5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35D4572F" w14:textId="77777777" w:rsidR="00D90EB5" w:rsidRPr="00180676" w:rsidRDefault="00D90EB5" w:rsidP="00D90EB5">
            <w:pPr>
              <w:pStyle w:val="Bezmezer"/>
            </w:pPr>
            <w:r w:rsidRPr="00180676">
              <w:t xml:space="preserve">Žlabový hák </w:t>
            </w:r>
            <w:r>
              <w:t>6</w:t>
            </w:r>
            <w:r w:rsidRPr="00180676">
              <w:t>ks</w:t>
            </w:r>
          </w:p>
          <w:p w14:paraId="2E2163BE" w14:textId="77777777" w:rsidR="00D90EB5" w:rsidRPr="00180676" w:rsidRDefault="00D90EB5" w:rsidP="00D90EB5">
            <w:pPr>
              <w:pStyle w:val="Bezmezer"/>
            </w:pPr>
            <w:r w:rsidRPr="00180676">
              <w:t xml:space="preserve">Žlabové čelo </w:t>
            </w:r>
            <w:r>
              <w:t>2</w:t>
            </w:r>
            <w:r w:rsidRPr="00180676">
              <w:t>ks</w:t>
            </w:r>
          </w:p>
          <w:p w14:paraId="656974D0" w14:textId="51FC364E" w:rsidR="00D90EB5" w:rsidRPr="00180676" w:rsidRDefault="00D90EB5" w:rsidP="00D90EB5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Kulatý kotlík 333 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B34880" w14:textId="53BC36B6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F1106C" w14:textId="768BBEED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0FC25E" w14:textId="6A288FFE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A086C3" w14:textId="3128F3E4" w:rsidR="00D90EB5" w:rsidRDefault="00D90EB5" w:rsidP="00D90EB5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5EAEFE" w14:textId="0B214BE5" w:rsidR="00D90EB5" w:rsidRDefault="00D90EB5" w:rsidP="00D90EB5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90EB5" w14:paraId="74DC5D81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9D6899" w14:textId="40C34202" w:rsidR="00D90EB5" w:rsidRDefault="00D90EB5" w:rsidP="00D90EB5">
            <w:pPr>
              <w:pStyle w:val="Bezmezer"/>
              <w:ind w:firstLine="0"/>
              <w:jc w:val="center"/>
            </w:pPr>
            <w:r>
              <w:t>K18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C29EDB" w14:textId="5FD30360" w:rsidR="00D90EB5" w:rsidRPr="00467B5E" w:rsidRDefault="00D90EB5" w:rsidP="00D90EB5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3D35518B" wp14:editId="418608E7">
                  <wp:extent cx="1238423" cy="1762371"/>
                  <wp:effectExtent l="0" t="0" r="0" b="9525"/>
                  <wp:docPr id="21" name="Obráze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1063BA" w14:textId="77777777" w:rsidR="00D90EB5" w:rsidRPr="00180676" w:rsidRDefault="00D90EB5" w:rsidP="00D90EB5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65CEC04B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47B3E266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5B014522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37770516" w14:textId="77777777" w:rsidR="00637F3C" w:rsidRPr="00180676" w:rsidRDefault="00D90EB5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7DDEEDA5" w14:textId="77777777" w:rsidR="00D90EB5" w:rsidRPr="00180676" w:rsidRDefault="00D90EB5" w:rsidP="00D90EB5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6C4FCA60" w14:textId="552A8900" w:rsidR="00D90EB5" w:rsidRPr="00180676" w:rsidRDefault="00D90EB5" w:rsidP="00D90EB5">
            <w:pPr>
              <w:pStyle w:val="Bezmezer"/>
            </w:pPr>
            <w:r w:rsidRPr="00180676">
              <w:t xml:space="preserve">Žlabový hák </w:t>
            </w:r>
            <w:r>
              <w:t>9</w:t>
            </w:r>
            <w:r w:rsidRPr="00180676">
              <w:t>ks</w:t>
            </w:r>
          </w:p>
          <w:p w14:paraId="4C13B365" w14:textId="77777777" w:rsidR="00D90EB5" w:rsidRPr="00180676" w:rsidRDefault="00D90EB5" w:rsidP="00D90EB5">
            <w:pPr>
              <w:pStyle w:val="Bezmezer"/>
            </w:pPr>
            <w:r w:rsidRPr="00180676">
              <w:t xml:space="preserve">Žlabové čelo </w:t>
            </w:r>
            <w:r>
              <w:t>2</w:t>
            </w:r>
            <w:r w:rsidRPr="00180676">
              <w:t>ks</w:t>
            </w:r>
          </w:p>
          <w:p w14:paraId="01551958" w14:textId="2AD60089" w:rsidR="00D90EB5" w:rsidRPr="00180676" w:rsidRDefault="00D90EB5" w:rsidP="00D90EB5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Kulatý kotlík 333 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B9FA18" w14:textId="6EDF4F40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BC3C3E" w14:textId="07F02F08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5FED71" w14:textId="24490539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24D681" w14:textId="204B9B39" w:rsidR="00D90EB5" w:rsidRDefault="00D90EB5" w:rsidP="00D90EB5">
            <w:pPr>
              <w:pStyle w:val="Bezmezer"/>
              <w:ind w:firstLine="0"/>
              <w:jc w:val="center"/>
            </w:pPr>
            <w:r>
              <w:t>3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445CD29" w14:textId="6CC21F1D" w:rsidR="00D90EB5" w:rsidRDefault="00D90EB5" w:rsidP="00D90EB5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D90EB5" w14:paraId="2DD402CF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749CD1" w14:textId="044812A0" w:rsidR="00D90EB5" w:rsidRDefault="00D90EB5" w:rsidP="00D90EB5">
            <w:pPr>
              <w:pStyle w:val="Bezmezer"/>
              <w:ind w:firstLine="0"/>
              <w:jc w:val="center"/>
            </w:pPr>
            <w:r>
              <w:t>K19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B0FE94" w14:textId="217936BB" w:rsidR="00D90EB5" w:rsidRPr="00467B5E" w:rsidRDefault="00D90EB5" w:rsidP="00D90EB5">
            <w:pPr>
              <w:pStyle w:val="Bezmezer"/>
              <w:ind w:firstLine="0"/>
              <w:jc w:val="center"/>
              <w:rPr>
                <w:noProof/>
              </w:rPr>
            </w:pPr>
            <w:r w:rsidRPr="00467B5E">
              <w:rPr>
                <w:noProof/>
              </w:rPr>
              <w:drawing>
                <wp:inline distT="0" distB="0" distL="0" distR="0" wp14:anchorId="4235687E" wp14:editId="15F68B55">
                  <wp:extent cx="1238423" cy="1762371"/>
                  <wp:effectExtent l="0" t="0" r="0" b="9525"/>
                  <wp:docPr id="22" name="Obráze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4C0263" w14:textId="77777777" w:rsidR="00D90EB5" w:rsidRPr="00180676" w:rsidRDefault="00D90EB5" w:rsidP="00D90EB5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180676">
              <w:rPr>
                <w:b/>
                <w:bCs/>
              </w:rPr>
              <w:t xml:space="preserve">Podokapní žlab půlkulatý </w:t>
            </w:r>
          </w:p>
          <w:p w14:paraId="350466E2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Provedení:</w:t>
            </w:r>
            <w:r w:rsidRPr="00180676">
              <w:t xml:space="preserve"> 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04EBBA8E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Rozměr</w:t>
            </w:r>
            <w:r w:rsidRPr="00180676">
              <w:rPr>
                <w:u w:val="single"/>
              </w:rPr>
              <w:t xml:space="preserve"> / RŠ:</w:t>
            </w:r>
            <w:r w:rsidRPr="00180676">
              <w:t xml:space="preserve"> </w:t>
            </w:r>
            <w:r>
              <w:t xml:space="preserve">333 </w:t>
            </w:r>
            <w:r w:rsidRPr="00180676">
              <w:t>mm</w:t>
            </w:r>
          </w:p>
          <w:p w14:paraId="626093E1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Délka žlabu:</w:t>
            </w:r>
            <w:r w:rsidRPr="00180676">
              <w:t xml:space="preserve"> </w:t>
            </w:r>
            <w:r>
              <w:t xml:space="preserve">3 </w:t>
            </w:r>
            <w:r w:rsidRPr="00180676">
              <w:t>m</w:t>
            </w:r>
          </w:p>
          <w:p w14:paraId="45983E24" w14:textId="77777777" w:rsidR="00637F3C" w:rsidRPr="00180676" w:rsidRDefault="00D90EB5" w:rsidP="00637F3C">
            <w:pPr>
              <w:pStyle w:val="Bezmezer"/>
              <w:spacing w:after="20"/>
              <w:ind w:firstLine="0"/>
            </w:pPr>
            <w:r w:rsidRPr="00180676">
              <w:rPr>
                <w:u w:val="single"/>
              </w:rPr>
              <w:t>Barva:</w:t>
            </w:r>
            <w:r w:rsidRPr="00180676">
              <w:t xml:space="preserve"> </w:t>
            </w:r>
            <w:r w:rsidR="00637F3C">
              <w:t>hnědá dle barvy střešní krytiny</w:t>
            </w:r>
          </w:p>
          <w:p w14:paraId="1DBFC27D" w14:textId="77777777" w:rsidR="00D90EB5" w:rsidRPr="00180676" w:rsidRDefault="00D90EB5" w:rsidP="00D90EB5">
            <w:pPr>
              <w:pStyle w:val="Bezmezer"/>
              <w:ind w:firstLine="0"/>
              <w:rPr>
                <w:u w:val="single"/>
              </w:rPr>
            </w:pPr>
            <w:r w:rsidRPr="00180676">
              <w:rPr>
                <w:u w:val="single"/>
              </w:rPr>
              <w:t>Příslušenství:</w:t>
            </w:r>
          </w:p>
          <w:p w14:paraId="6094FF5D" w14:textId="21120450" w:rsidR="00D90EB5" w:rsidRPr="00180676" w:rsidRDefault="00D90EB5" w:rsidP="00D90EB5">
            <w:pPr>
              <w:pStyle w:val="Bezmezer"/>
            </w:pPr>
            <w:r w:rsidRPr="00180676">
              <w:t xml:space="preserve">Žlabový hák </w:t>
            </w:r>
            <w:r>
              <w:t>4</w:t>
            </w:r>
            <w:r w:rsidRPr="00180676">
              <w:t>ks</w:t>
            </w:r>
          </w:p>
          <w:p w14:paraId="4F157757" w14:textId="77777777" w:rsidR="00D90EB5" w:rsidRPr="00180676" w:rsidRDefault="00D90EB5" w:rsidP="00D90EB5">
            <w:pPr>
              <w:pStyle w:val="Bezmezer"/>
            </w:pPr>
            <w:r w:rsidRPr="00180676">
              <w:t xml:space="preserve">Žlabové čelo </w:t>
            </w:r>
            <w:r>
              <w:t>2</w:t>
            </w:r>
            <w:r w:rsidRPr="00180676">
              <w:t>ks</w:t>
            </w:r>
          </w:p>
          <w:p w14:paraId="312348F6" w14:textId="0590154F" w:rsidR="00D90EB5" w:rsidRPr="00180676" w:rsidRDefault="00D90EB5" w:rsidP="00D90EB5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tab/>
              <w:t>Kulatý kotlík 333 1</w:t>
            </w:r>
            <w:r w:rsidRPr="00467B5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B2CD00" w14:textId="038E1CDE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6F455A" w14:textId="7DF627B8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C46B0E" w14:textId="675EAB16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4BDE5D" w14:textId="664A600B" w:rsidR="00D90EB5" w:rsidRDefault="00D90EB5" w:rsidP="00D90EB5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9E6D4D" w14:textId="70178055" w:rsidR="00D90EB5" w:rsidRDefault="00D90EB5" w:rsidP="00D90EB5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90EB5" w14:paraId="32A3C9BA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753E2" w14:textId="3DCACA95" w:rsidR="00D90EB5" w:rsidRDefault="00D90EB5" w:rsidP="00D90EB5">
            <w:pPr>
              <w:pStyle w:val="Bezmezer"/>
              <w:ind w:firstLine="0"/>
              <w:jc w:val="center"/>
            </w:pPr>
            <w:r>
              <w:lastRenderedPageBreak/>
              <w:t>K20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39FA71" w14:textId="66B2BF1E" w:rsidR="00D90EB5" w:rsidRPr="00467B5E" w:rsidRDefault="00D90EB5" w:rsidP="00D90EB5">
            <w:pPr>
              <w:pStyle w:val="Bezmezer"/>
              <w:ind w:firstLine="0"/>
              <w:jc w:val="center"/>
              <w:rPr>
                <w:noProof/>
              </w:rPr>
            </w:pPr>
            <w:r w:rsidRPr="004166AE">
              <w:rPr>
                <w:noProof/>
              </w:rPr>
              <w:drawing>
                <wp:inline distT="0" distB="0" distL="0" distR="0" wp14:anchorId="725AC972" wp14:editId="1FEF1BAB">
                  <wp:extent cx="828675" cy="828675"/>
                  <wp:effectExtent l="0" t="0" r="9525" b="9525"/>
                  <wp:docPr id="16" name="Obráze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7EC108" w14:textId="77777777" w:rsidR="00D90EB5" w:rsidRPr="004166AE" w:rsidRDefault="00D90EB5" w:rsidP="00D90EB5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815451">
              <w:rPr>
                <w:b/>
                <w:bCs/>
                <w:u w:val="double"/>
              </w:rPr>
              <w:t>Dešťový</w:t>
            </w:r>
            <w:r w:rsidRPr="004166AE">
              <w:rPr>
                <w:b/>
                <w:bCs/>
              </w:rPr>
              <w:t xml:space="preserve"> svod kruhový</w:t>
            </w:r>
          </w:p>
          <w:p w14:paraId="779667D3" w14:textId="77777777" w:rsidR="00D90EB5" w:rsidRPr="00180676" w:rsidRDefault="00D90EB5" w:rsidP="00D90EB5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Provedení:</w:t>
            </w:r>
            <w:r w:rsidRPr="004166AE">
              <w:t xml:space="preserve"> </w:t>
            </w:r>
            <w:r w:rsidRPr="00180676">
              <w:t>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4CE30C7D" w14:textId="6019F493" w:rsidR="00D90EB5" w:rsidRPr="004166AE" w:rsidRDefault="00D90EB5" w:rsidP="00D90EB5">
            <w:pPr>
              <w:pStyle w:val="Bezmezer"/>
              <w:ind w:firstLine="0"/>
            </w:pPr>
            <w:r w:rsidRPr="004166AE">
              <w:rPr>
                <w:u w:val="single"/>
              </w:rPr>
              <w:t>Rozměr svodu:</w:t>
            </w:r>
            <w:r w:rsidRPr="004166AE">
              <w:t xml:space="preserve"> </w:t>
            </w:r>
            <w:proofErr w:type="gramStart"/>
            <w:r w:rsidRPr="004166AE">
              <w:t>100mm</w:t>
            </w:r>
            <w:proofErr w:type="gramEnd"/>
          </w:p>
          <w:p w14:paraId="3D62F2C0" w14:textId="77777777" w:rsidR="00D90EB5" w:rsidRPr="004166AE" w:rsidRDefault="00D90EB5" w:rsidP="00D90EB5">
            <w:pPr>
              <w:pStyle w:val="Bezmezer"/>
              <w:ind w:firstLine="0"/>
            </w:pPr>
            <w:r w:rsidRPr="004166AE">
              <w:rPr>
                <w:u w:val="single"/>
              </w:rPr>
              <w:t>Délka svodu:</w:t>
            </w:r>
            <w:r w:rsidRPr="004166AE">
              <w:t xml:space="preserve"> </w:t>
            </w:r>
            <w:proofErr w:type="gramStart"/>
            <w:r w:rsidRPr="004166AE">
              <w:t>3m</w:t>
            </w:r>
            <w:proofErr w:type="gramEnd"/>
          </w:p>
          <w:p w14:paraId="628F5F2C" w14:textId="77777777" w:rsidR="00637F3C" w:rsidRPr="00180676" w:rsidRDefault="00D90EB5" w:rsidP="00637F3C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Barva:</w:t>
            </w:r>
            <w:r w:rsidRPr="004166AE">
              <w:t xml:space="preserve"> </w:t>
            </w:r>
            <w:r w:rsidR="00637F3C">
              <w:t>hnědá dle barvy střešní krytiny</w:t>
            </w:r>
          </w:p>
          <w:p w14:paraId="70E07DEF" w14:textId="77777777" w:rsidR="00D90EB5" w:rsidRPr="004166AE" w:rsidRDefault="00D90EB5" w:rsidP="00D90EB5">
            <w:pPr>
              <w:pStyle w:val="Bezmezer"/>
              <w:ind w:firstLine="0"/>
              <w:rPr>
                <w:u w:val="single"/>
              </w:rPr>
            </w:pPr>
            <w:r w:rsidRPr="004166AE">
              <w:rPr>
                <w:u w:val="single"/>
              </w:rPr>
              <w:t>Příslušenství:</w:t>
            </w:r>
          </w:p>
          <w:p w14:paraId="6F4C35E7" w14:textId="55E460B7" w:rsidR="00D90EB5" w:rsidRPr="004166AE" w:rsidRDefault="00D90EB5" w:rsidP="00D90EB5">
            <w:pPr>
              <w:pStyle w:val="Bezmezer"/>
            </w:pPr>
            <w:r w:rsidRPr="004166AE">
              <w:t xml:space="preserve">Koleno </w:t>
            </w:r>
            <w:r>
              <w:t>6k</w:t>
            </w:r>
            <w:r w:rsidRPr="004166AE">
              <w:t>s</w:t>
            </w:r>
          </w:p>
          <w:p w14:paraId="59BCD754" w14:textId="41B63368" w:rsidR="00D90EB5" w:rsidRPr="004166AE" w:rsidRDefault="00D90EB5" w:rsidP="00D90EB5">
            <w:pPr>
              <w:pStyle w:val="Bezmezer"/>
            </w:pPr>
            <w:r w:rsidRPr="004166AE">
              <w:t xml:space="preserve">Objímka s trnem nebo vrutem </w:t>
            </w:r>
            <w:r>
              <w:t>18</w:t>
            </w:r>
            <w:r w:rsidRPr="004166AE">
              <w:t>ks</w:t>
            </w:r>
          </w:p>
          <w:p w14:paraId="3C9D8775" w14:textId="39E3BEEB" w:rsidR="00D90EB5" w:rsidRDefault="00D90EB5" w:rsidP="00D90EB5">
            <w:pPr>
              <w:pStyle w:val="Bezmezer"/>
            </w:pPr>
            <w:r w:rsidRPr="004166AE">
              <w:t>Mezikus svodové roury 1ks</w:t>
            </w:r>
          </w:p>
          <w:p w14:paraId="1B4985EA" w14:textId="5AAA7000" w:rsidR="00D90EB5" w:rsidRPr="00467B5E" w:rsidRDefault="00267957" w:rsidP="00267957">
            <w:pPr>
              <w:pStyle w:val="Bezmezer"/>
              <w:spacing w:after="60"/>
              <w:rPr>
                <w:b/>
                <w:bCs/>
              </w:rPr>
            </w:pPr>
            <w:r>
              <w:t>Zaústění svodu do kanalizace 3ks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A312B5" w14:textId="3689FE87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11AC82" w14:textId="66F64D18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13A95B" w14:textId="11F87993" w:rsidR="00D90EB5" w:rsidRDefault="00D90EB5" w:rsidP="00D90EB5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54CF64" w14:textId="3847F986" w:rsidR="00D90EB5" w:rsidRDefault="00D90EB5" w:rsidP="00D90EB5">
            <w:pPr>
              <w:pStyle w:val="Bezmezer"/>
              <w:ind w:firstLine="0"/>
              <w:jc w:val="center"/>
            </w:pPr>
            <w:r>
              <w:t>6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7A511AD" w14:textId="70337FFB" w:rsidR="00D90EB5" w:rsidRDefault="00D90EB5" w:rsidP="00D90EB5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67957" w14:paraId="1A7C0FDA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D0B07" w14:textId="7370374E" w:rsidR="00267957" w:rsidRDefault="00267957" w:rsidP="00267957">
            <w:pPr>
              <w:pStyle w:val="Bezmezer"/>
              <w:ind w:firstLine="0"/>
              <w:jc w:val="center"/>
            </w:pPr>
            <w:r>
              <w:t>K21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D0CCE13" w14:textId="752D3C41" w:rsidR="00267957" w:rsidRPr="004166AE" w:rsidRDefault="00267957" w:rsidP="00267957">
            <w:pPr>
              <w:pStyle w:val="Bezmezer"/>
              <w:ind w:firstLine="0"/>
              <w:jc w:val="center"/>
              <w:rPr>
                <w:noProof/>
              </w:rPr>
            </w:pPr>
            <w:r w:rsidRPr="004166AE">
              <w:rPr>
                <w:noProof/>
              </w:rPr>
              <w:drawing>
                <wp:inline distT="0" distB="0" distL="0" distR="0" wp14:anchorId="636D6FBD" wp14:editId="786495AD">
                  <wp:extent cx="828675" cy="828675"/>
                  <wp:effectExtent l="0" t="0" r="9525" b="9525"/>
                  <wp:docPr id="23" name="Obráze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EFCE4" w14:textId="77777777" w:rsidR="00267957" w:rsidRPr="004166AE" w:rsidRDefault="00267957" w:rsidP="00267957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4166AE">
              <w:rPr>
                <w:b/>
                <w:bCs/>
              </w:rPr>
              <w:t>Dešťový svod kruhový</w:t>
            </w:r>
          </w:p>
          <w:p w14:paraId="30C89829" w14:textId="77777777" w:rsidR="00267957" w:rsidRPr="00180676" w:rsidRDefault="00267957" w:rsidP="00267957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Provedení:</w:t>
            </w:r>
            <w:r w:rsidRPr="004166AE">
              <w:t xml:space="preserve"> </w:t>
            </w:r>
            <w:r w:rsidRPr="00180676">
              <w:t>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1A8234DD" w14:textId="77777777" w:rsidR="00267957" w:rsidRPr="004166AE" w:rsidRDefault="00267957" w:rsidP="00267957">
            <w:pPr>
              <w:pStyle w:val="Bezmezer"/>
              <w:ind w:firstLine="0"/>
            </w:pPr>
            <w:r w:rsidRPr="004166AE">
              <w:rPr>
                <w:u w:val="single"/>
              </w:rPr>
              <w:t>Rozměr svodu:</w:t>
            </w:r>
            <w:r w:rsidRPr="004166AE">
              <w:t xml:space="preserve"> </w:t>
            </w:r>
            <w:proofErr w:type="gramStart"/>
            <w:r w:rsidRPr="004166AE">
              <w:t>100mm</w:t>
            </w:r>
            <w:proofErr w:type="gramEnd"/>
          </w:p>
          <w:p w14:paraId="1032BF35" w14:textId="77777777" w:rsidR="00267957" w:rsidRPr="004166AE" w:rsidRDefault="00267957" w:rsidP="00267957">
            <w:pPr>
              <w:pStyle w:val="Bezmezer"/>
              <w:ind w:firstLine="0"/>
            </w:pPr>
            <w:r w:rsidRPr="004166AE">
              <w:rPr>
                <w:u w:val="single"/>
              </w:rPr>
              <w:t>Délka svodu:</w:t>
            </w:r>
            <w:r w:rsidRPr="004166AE">
              <w:t xml:space="preserve"> </w:t>
            </w:r>
            <w:proofErr w:type="gramStart"/>
            <w:r w:rsidRPr="004166AE">
              <w:t>3m</w:t>
            </w:r>
            <w:proofErr w:type="gramEnd"/>
          </w:p>
          <w:p w14:paraId="34A0A723" w14:textId="77777777" w:rsidR="00637F3C" w:rsidRPr="00180676" w:rsidRDefault="00267957" w:rsidP="00637F3C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Barva:</w:t>
            </w:r>
            <w:r w:rsidRPr="004166AE">
              <w:t xml:space="preserve"> </w:t>
            </w:r>
            <w:r w:rsidR="00637F3C">
              <w:t>hnědá dle barvy střešní krytiny</w:t>
            </w:r>
          </w:p>
          <w:p w14:paraId="2FFB5834" w14:textId="77777777" w:rsidR="00267957" w:rsidRPr="004166AE" w:rsidRDefault="00267957" w:rsidP="00267957">
            <w:pPr>
              <w:pStyle w:val="Bezmezer"/>
              <w:ind w:firstLine="0"/>
              <w:rPr>
                <w:u w:val="single"/>
              </w:rPr>
            </w:pPr>
            <w:r w:rsidRPr="004166AE">
              <w:rPr>
                <w:u w:val="single"/>
              </w:rPr>
              <w:t>Příslušenství:</w:t>
            </w:r>
          </w:p>
          <w:p w14:paraId="587399F5" w14:textId="55620768" w:rsidR="00267957" w:rsidRPr="004166AE" w:rsidRDefault="00267957" w:rsidP="00267957">
            <w:pPr>
              <w:pStyle w:val="Bezmezer"/>
            </w:pPr>
            <w:r w:rsidRPr="004166AE">
              <w:t xml:space="preserve">Koleno </w:t>
            </w:r>
            <w:r>
              <w:t>3k</w:t>
            </w:r>
            <w:r w:rsidRPr="004166AE">
              <w:t>s</w:t>
            </w:r>
          </w:p>
          <w:p w14:paraId="6F4ABA7E" w14:textId="38B75727" w:rsidR="00267957" w:rsidRPr="00267957" w:rsidRDefault="00267957" w:rsidP="00267957">
            <w:pPr>
              <w:pStyle w:val="Bezmezer"/>
              <w:spacing w:after="60"/>
            </w:pPr>
            <w:r w:rsidRPr="004166AE">
              <w:t xml:space="preserve">Objímka s trnem nebo vrutem </w:t>
            </w:r>
            <w:r>
              <w:t>2</w:t>
            </w:r>
            <w:r w:rsidRPr="004166A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E15CE6" w14:textId="62675FB6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B5B767" w14:textId="32CFB697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49A7B5" w14:textId="659C80CA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B3BAEC" w14:textId="51CD1823" w:rsidR="00267957" w:rsidRDefault="00267957" w:rsidP="00267957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16D1D1" w14:textId="2CF929C7" w:rsidR="00267957" w:rsidRDefault="00267957" w:rsidP="00267957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67957" w14:paraId="6499FF79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4059C5" w14:textId="21C6BC6B" w:rsidR="00267957" w:rsidRDefault="00267957" w:rsidP="00267957">
            <w:pPr>
              <w:pStyle w:val="Bezmezer"/>
              <w:ind w:firstLine="0"/>
              <w:jc w:val="center"/>
            </w:pPr>
            <w:r>
              <w:t>K22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C0B0F6" w14:textId="56C9C8B9" w:rsidR="00267957" w:rsidRPr="004166AE" w:rsidRDefault="00267957" w:rsidP="00267957">
            <w:pPr>
              <w:pStyle w:val="Bezmezer"/>
              <w:ind w:firstLine="0"/>
              <w:jc w:val="center"/>
              <w:rPr>
                <w:noProof/>
              </w:rPr>
            </w:pPr>
            <w:r w:rsidRPr="004166AE">
              <w:rPr>
                <w:noProof/>
              </w:rPr>
              <w:drawing>
                <wp:inline distT="0" distB="0" distL="0" distR="0" wp14:anchorId="16263F05" wp14:editId="544C662D">
                  <wp:extent cx="828675" cy="828675"/>
                  <wp:effectExtent l="0" t="0" r="9525" b="9525"/>
                  <wp:docPr id="24" name="Obráze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F8B181" w14:textId="77777777" w:rsidR="00267957" w:rsidRPr="004166AE" w:rsidRDefault="00267957" w:rsidP="00267957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4166AE">
              <w:rPr>
                <w:b/>
                <w:bCs/>
              </w:rPr>
              <w:t>Dešťový svod kruhový</w:t>
            </w:r>
          </w:p>
          <w:p w14:paraId="0CBE5D96" w14:textId="77777777" w:rsidR="00267957" w:rsidRPr="00180676" w:rsidRDefault="00267957" w:rsidP="00267957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Provedení:</w:t>
            </w:r>
            <w:r w:rsidRPr="004166AE">
              <w:t xml:space="preserve"> </w:t>
            </w:r>
            <w:r w:rsidRPr="00180676">
              <w:t>hotový výrobek systému odvodnění střech dle DIN EN 612 z</w:t>
            </w:r>
            <w:r>
              <w:t xml:space="preserve"> lakovaného </w:t>
            </w:r>
            <w:r w:rsidRPr="00180676">
              <w:t xml:space="preserve">hliníkového </w:t>
            </w:r>
            <w:r>
              <w:t>plechu</w:t>
            </w:r>
            <w:r w:rsidRPr="00180676">
              <w:t xml:space="preserve"> vč. příslušenství</w:t>
            </w:r>
          </w:p>
          <w:p w14:paraId="7E18EE0C" w14:textId="77777777" w:rsidR="00267957" w:rsidRPr="004166AE" w:rsidRDefault="00267957" w:rsidP="00267957">
            <w:pPr>
              <w:pStyle w:val="Bezmezer"/>
              <w:ind w:firstLine="0"/>
            </w:pPr>
            <w:r w:rsidRPr="004166AE">
              <w:rPr>
                <w:u w:val="single"/>
              </w:rPr>
              <w:t>Rozměr svodu:</w:t>
            </w:r>
            <w:r w:rsidRPr="004166AE">
              <w:t xml:space="preserve"> </w:t>
            </w:r>
            <w:proofErr w:type="gramStart"/>
            <w:r w:rsidRPr="004166AE">
              <w:t>100mm</w:t>
            </w:r>
            <w:proofErr w:type="gramEnd"/>
          </w:p>
          <w:p w14:paraId="1D714928" w14:textId="77777777" w:rsidR="00267957" w:rsidRPr="004166AE" w:rsidRDefault="00267957" w:rsidP="00267957">
            <w:pPr>
              <w:pStyle w:val="Bezmezer"/>
              <w:ind w:firstLine="0"/>
            </w:pPr>
            <w:r w:rsidRPr="004166AE">
              <w:rPr>
                <w:u w:val="single"/>
              </w:rPr>
              <w:t>Délka svodu:</w:t>
            </w:r>
            <w:r w:rsidRPr="004166AE">
              <w:t xml:space="preserve"> </w:t>
            </w:r>
            <w:proofErr w:type="gramStart"/>
            <w:r w:rsidRPr="004166AE">
              <w:t>3m</w:t>
            </w:r>
            <w:proofErr w:type="gramEnd"/>
          </w:p>
          <w:p w14:paraId="459DBA2D" w14:textId="77777777" w:rsidR="00637F3C" w:rsidRPr="00180676" w:rsidRDefault="00267957" w:rsidP="00637F3C">
            <w:pPr>
              <w:pStyle w:val="Bezmezer"/>
              <w:spacing w:after="20"/>
              <w:ind w:firstLine="0"/>
            </w:pPr>
            <w:r w:rsidRPr="004166AE">
              <w:rPr>
                <w:u w:val="single"/>
              </w:rPr>
              <w:t>Barva:</w:t>
            </w:r>
            <w:r w:rsidRPr="004166AE">
              <w:t xml:space="preserve"> </w:t>
            </w:r>
            <w:r w:rsidR="00637F3C">
              <w:t>hnědá dle barvy střešní krytiny</w:t>
            </w:r>
          </w:p>
          <w:p w14:paraId="738D662F" w14:textId="77777777" w:rsidR="00267957" w:rsidRPr="004166AE" w:rsidRDefault="00267957" w:rsidP="00267957">
            <w:pPr>
              <w:pStyle w:val="Bezmezer"/>
              <w:ind w:firstLine="0"/>
              <w:rPr>
                <w:u w:val="single"/>
              </w:rPr>
            </w:pPr>
            <w:r w:rsidRPr="004166AE">
              <w:rPr>
                <w:u w:val="single"/>
              </w:rPr>
              <w:t>Příslušenství:</w:t>
            </w:r>
          </w:p>
          <w:p w14:paraId="12960426" w14:textId="2919E95C" w:rsidR="00267957" w:rsidRDefault="00267957" w:rsidP="00267957">
            <w:pPr>
              <w:pStyle w:val="Bezmezer"/>
            </w:pPr>
            <w:r w:rsidRPr="004166AE">
              <w:t xml:space="preserve">Koleno </w:t>
            </w:r>
            <w:r w:rsidR="00207012">
              <w:t>2</w:t>
            </w:r>
            <w:r>
              <w:t>k</w:t>
            </w:r>
            <w:r w:rsidRPr="004166AE">
              <w:t>s</w:t>
            </w:r>
          </w:p>
          <w:p w14:paraId="621A2FAF" w14:textId="5FD7689B" w:rsidR="009350DA" w:rsidRPr="004166AE" w:rsidRDefault="009350DA" w:rsidP="00267957">
            <w:pPr>
              <w:pStyle w:val="Bezmezer"/>
            </w:pPr>
            <w:r>
              <w:t>Koleno výtokové 1ks</w:t>
            </w:r>
          </w:p>
          <w:p w14:paraId="3F519167" w14:textId="60372AD0" w:rsidR="00267957" w:rsidRPr="004166AE" w:rsidRDefault="00267957" w:rsidP="00267957">
            <w:pPr>
              <w:pStyle w:val="Bezmezer"/>
              <w:spacing w:after="20"/>
              <w:ind w:firstLine="0"/>
              <w:rPr>
                <w:b/>
                <w:bCs/>
              </w:rPr>
            </w:pPr>
            <w:r>
              <w:tab/>
            </w:r>
            <w:r w:rsidRPr="004166AE">
              <w:t xml:space="preserve">Objímka s trnem nebo vrutem </w:t>
            </w:r>
            <w:r>
              <w:t>2</w:t>
            </w:r>
            <w:r w:rsidRPr="004166AE">
              <w:t>ks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43F38F" w14:textId="03C30B54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E3984E" w14:textId="6C9642B2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56BCA1" w14:textId="5B8994CF" w:rsidR="00267957" w:rsidRDefault="00267957" w:rsidP="00267957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8F5398" w14:textId="481EA3A3" w:rsidR="00267957" w:rsidRDefault="00267957" w:rsidP="00267957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869F4C" w14:textId="5A788745" w:rsidR="00267957" w:rsidRDefault="00267957" w:rsidP="00267957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74466" w14:paraId="2EADD9EA" w14:textId="77777777" w:rsidTr="00B60284">
        <w:trPr>
          <w:cantSplit/>
          <w:trHeight w:val="2041"/>
        </w:trPr>
        <w:tc>
          <w:tcPr>
            <w:tcW w:w="6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445B3E" w14:textId="34023AAB" w:rsidR="00C74466" w:rsidRDefault="00C74466" w:rsidP="00C74466">
            <w:pPr>
              <w:pStyle w:val="Bezmezer"/>
              <w:ind w:firstLine="0"/>
              <w:jc w:val="center"/>
            </w:pPr>
            <w:r>
              <w:t>K23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6D62B8" w14:textId="5A2DAA71" w:rsidR="00C74466" w:rsidRPr="004166AE" w:rsidRDefault="00C74466" w:rsidP="00C74466">
            <w:pPr>
              <w:pStyle w:val="Bezmezer"/>
              <w:ind w:firstLine="0"/>
              <w:jc w:val="center"/>
              <w:rPr>
                <w:noProof/>
              </w:rPr>
            </w:pPr>
            <w:r w:rsidRPr="00D91BB5">
              <w:rPr>
                <w:noProof/>
              </w:rPr>
              <w:drawing>
                <wp:inline distT="0" distB="0" distL="0" distR="0" wp14:anchorId="24F091C9" wp14:editId="3C15929A">
                  <wp:extent cx="1359462" cy="917451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63" cy="930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A5FBD5" w14:textId="77777777" w:rsidR="00C74466" w:rsidRPr="00B71DDE" w:rsidRDefault="00C74466" w:rsidP="00C74466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B71DDE">
              <w:rPr>
                <w:b/>
                <w:bCs/>
              </w:rPr>
              <w:t xml:space="preserve">Parapetní plech </w:t>
            </w:r>
          </w:p>
          <w:p w14:paraId="54BAE4B5" w14:textId="77777777" w:rsidR="00C74466" w:rsidRPr="00B71DDE" w:rsidRDefault="00C74466" w:rsidP="00C74466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Provedení:</w:t>
            </w:r>
            <w:r w:rsidRPr="00B71DDE">
              <w:t xml:space="preserve"> </w:t>
            </w:r>
            <w:r>
              <w:t xml:space="preserve">hliníkový plech </w:t>
            </w:r>
            <w:r w:rsidRPr="00B71DDE">
              <w:t>opatřený vrstvou ochranného laku, lepeno k podkladu</w:t>
            </w:r>
          </w:p>
          <w:p w14:paraId="20E4D4CA" w14:textId="77777777" w:rsidR="00C74466" w:rsidRPr="00B71DDE" w:rsidRDefault="00C74466" w:rsidP="00C74466">
            <w:pPr>
              <w:pStyle w:val="Bezmezer"/>
              <w:spacing w:after="20"/>
              <w:ind w:firstLine="0"/>
            </w:pPr>
            <w:proofErr w:type="spellStart"/>
            <w:r w:rsidRPr="00B71DDE">
              <w:rPr>
                <w:u w:val="single"/>
              </w:rPr>
              <w:t>Tl</w:t>
            </w:r>
            <w:proofErr w:type="spellEnd"/>
            <w:r w:rsidRPr="00B71DDE">
              <w:rPr>
                <w:u w:val="single"/>
              </w:rPr>
              <w:t>. plechu:</w:t>
            </w:r>
            <w:r w:rsidRPr="00B71DDE">
              <w:t xml:space="preserve"> min. 0,</w:t>
            </w:r>
            <w:r>
              <w:t>7</w:t>
            </w:r>
            <w:r w:rsidRPr="00B71DDE">
              <w:t xml:space="preserve"> mm</w:t>
            </w:r>
          </w:p>
          <w:p w14:paraId="05C4057B" w14:textId="5B1F8CF7" w:rsidR="00C74466" w:rsidRPr="00B71DDE" w:rsidRDefault="00C74466" w:rsidP="00C74466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Rozvinutá šíře plechu:</w:t>
            </w:r>
            <w:r w:rsidRPr="00B71DDE">
              <w:t xml:space="preserve"> </w:t>
            </w:r>
            <w:r>
              <w:t>150</w:t>
            </w:r>
            <w:r w:rsidRPr="00B71DDE">
              <w:t xml:space="preserve"> mm </w:t>
            </w:r>
          </w:p>
          <w:p w14:paraId="4C12E6B9" w14:textId="49CD9DBF" w:rsidR="00C74466" w:rsidRPr="00B71DDE" w:rsidRDefault="00C74466" w:rsidP="00C74466">
            <w:pPr>
              <w:pStyle w:val="Bezmezer"/>
              <w:spacing w:after="20"/>
              <w:ind w:firstLine="0"/>
            </w:pPr>
            <w:r w:rsidRPr="00B71DDE">
              <w:rPr>
                <w:u w:val="single"/>
              </w:rPr>
              <w:t>Délka prvku:</w:t>
            </w:r>
            <w:r w:rsidRPr="00B71DDE">
              <w:t xml:space="preserve"> </w:t>
            </w:r>
            <w:r>
              <w:t>2600</w:t>
            </w:r>
            <w:r w:rsidRPr="00B71DDE">
              <w:t xml:space="preserve"> mm</w:t>
            </w:r>
          </w:p>
          <w:p w14:paraId="4270F6CC" w14:textId="4726F17F" w:rsidR="00C74466" w:rsidRPr="004166AE" w:rsidRDefault="00C74466" w:rsidP="00637F3C">
            <w:pPr>
              <w:pStyle w:val="Bezmezer"/>
              <w:spacing w:before="20" w:after="60"/>
              <w:ind w:firstLine="0"/>
              <w:rPr>
                <w:b/>
                <w:bCs/>
              </w:rPr>
            </w:pPr>
            <w:r w:rsidRPr="00B71DDE">
              <w:rPr>
                <w:u w:val="single"/>
              </w:rPr>
              <w:t>Barva:</w:t>
            </w:r>
            <w:r w:rsidRPr="00B71DDE">
              <w:t xml:space="preserve"> </w:t>
            </w:r>
            <w:r w:rsidR="00637F3C">
              <w:t>bílá</w:t>
            </w:r>
            <w:r w:rsidRPr="00D91BB5">
              <w:t xml:space="preserve"> 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B8D4AB" w14:textId="45291337" w:rsidR="00C74466" w:rsidRDefault="00C74466" w:rsidP="00C74466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C34E76" w14:textId="00D6F509" w:rsidR="00C74466" w:rsidRDefault="00C74466" w:rsidP="00C74466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A5AA08" w14:textId="2B6B4D4B" w:rsidR="00C74466" w:rsidRDefault="00C74466" w:rsidP="00C74466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78E955" w14:textId="7207CB7D" w:rsidR="00C74466" w:rsidRDefault="00C74466" w:rsidP="00C74466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9C5D22" w14:textId="30167D9C" w:rsidR="00C74466" w:rsidRDefault="00C74466" w:rsidP="00C74466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1B36803C" w14:textId="77777777" w:rsidR="0094336D" w:rsidRPr="00EE1883" w:rsidRDefault="0094336D" w:rsidP="00EE1883">
      <w:pPr>
        <w:pStyle w:val="Bezmezer"/>
        <w:ind w:firstLine="0"/>
      </w:pPr>
    </w:p>
    <w:sectPr w:rsidR="0094336D" w:rsidRPr="00EE1883" w:rsidSect="001E4F48">
      <w:footerReference w:type="default" r:id="rId14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CECAA" w14:textId="77777777" w:rsidR="00D90EB5" w:rsidRDefault="00D90EB5" w:rsidP="00EE404F">
      <w:pPr>
        <w:spacing w:after="0"/>
      </w:pPr>
      <w:r>
        <w:separator/>
      </w:r>
    </w:p>
  </w:endnote>
  <w:endnote w:type="continuationSeparator" w:id="0">
    <w:p w14:paraId="27F0332D" w14:textId="77777777" w:rsidR="00D90EB5" w:rsidRDefault="00D90EB5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CBCD" w14:textId="58F1BCC0" w:rsidR="00D90EB5" w:rsidRPr="00EE404F" w:rsidRDefault="00D90EB5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D935A1" w:rsidRPr="00D935A1">
      <w:rPr>
        <w:sz w:val="16"/>
        <w:szCs w:val="16"/>
      </w:rPr>
      <w:t>D1-01-1.</w:t>
    </w:r>
    <w:r w:rsidR="00653522">
      <w:rPr>
        <w:sz w:val="16"/>
        <w:szCs w:val="16"/>
      </w:rPr>
      <w:t>2</w:t>
    </w:r>
    <w:r w:rsidR="000C7697">
      <w:rPr>
        <w:sz w:val="16"/>
        <w:szCs w:val="16"/>
      </w:rPr>
      <w:t>8</w:t>
    </w:r>
    <w:r w:rsidR="00D935A1" w:rsidRPr="00D935A1">
      <w:rPr>
        <w:sz w:val="16"/>
        <w:szCs w:val="16"/>
      </w:rPr>
      <w:t xml:space="preserve"> </w:t>
    </w:r>
    <w:r w:rsidRPr="00221DCB">
      <w:rPr>
        <w:sz w:val="16"/>
        <w:szCs w:val="16"/>
      </w:rPr>
      <w:fldChar w:fldCharType="end"/>
    </w:r>
    <w:r>
      <w:rPr>
        <w:sz w:val="16"/>
        <w:szCs w:val="16"/>
      </w:rPr>
      <w:t>KLEMPÍŘSKÉ VÝROBKY</w:t>
    </w:r>
    <w:r w:rsidRPr="00EE404F">
      <w:rPr>
        <w:sz w:val="16"/>
        <w:szCs w:val="16"/>
      </w:rPr>
      <w:ptab w:relativeTo="margin" w:alignment="center" w:leader="none"/>
    </w:r>
    <w:r w:rsidRPr="00EE404F"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Strana </w:t>
    </w:r>
    <w:r w:rsidRPr="00EB0738">
      <w:rPr>
        <w:sz w:val="16"/>
        <w:szCs w:val="16"/>
      </w:rPr>
      <w:fldChar w:fldCharType="begin"/>
    </w:r>
    <w:r w:rsidRPr="00EB0738">
      <w:rPr>
        <w:sz w:val="16"/>
        <w:szCs w:val="16"/>
      </w:rPr>
      <w:instrText>PAGE   \* MERGEFORMAT</w:instrText>
    </w:r>
    <w:r w:rsidRPr="00EB0738">
      <w:rPr>
        <w:sz w:val="16"/>
        <w:szCs w:val="16"/>
      </w:rPr>
      <w:fldChar w:fldCharType="separate"/>
    </w:r>
    <w:r w:rsidRPr="00EB0738">
      <w:rPr>
        <w:sz w:val="16"/>
        <w:szCs w:val="16"/>
      </w:rPr>
      <w:t>1</w:t>
    </w:r>
    <w:r w:rsidRPr="00EB0738"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E662D" w14:textId="77777777" w:rsidR="00D90EB5" w:rsidRDefault="00D90EB5" w:rsidP="00EE404F">
      <w:pPr>
        <w:spacing w:after="0"/>
      </w:pPr>
      <w:r>
        <w:separator/>
      </w:r>
    </w:p>
  </w:footnote>
  <w:footnote w:type="continuationSeparator" w:id="0">
    <w:p w14:paraId="3256BF36" w14:textId="77777777" w:rsidR="00D90EB5" w:rsidRDefault="00D90EB5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9FD"/>
    <w:multiLevelType w:val="hybridMultilevel"/>
    <w:tmpl w:val="602C1078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76024BB"/>
    <w:multiLevelType w:val="multilevel"/>
    <w:tmpl w:val="C3B6C296"/>
    <w:numStyleLink w:val="APOLOslovn"/>
  </w:abstractNum>
  <w:abstractNum w:abstractNumId="2" w15:restartNumberingAfterBreak="0">
    <w:nsid w:val="08455D66"/>
    <w:multiLevelType w:val="hybridMultilevel"/>
    <w:tmpl w:val="CA4A2C10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3552F3"/>
    <w:multiLevelType w:val="multilevel"/>
    <w:tmpl w:val="D96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057DA"/>
    <w:multiLevelType w:val="multilevel"/>
    <w:tmpl w:val="2E08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B68"/>
    <w:multiLevelType w:val="multilevel"/>
    <w:tmpl w:val="5AF2768A"/>
    <w:lvl w:ilvl="0">
      <w:start w:val="1"/>
      <w:numFmt w:val="decimal"/>
      <w:lvlText w:val="A.%1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9706D6"/>
    <w:multiLevelType w:val="multilevel"/>
    <w:tmpl w:val="D962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A7047F"/>
    <w:multiLevelType w:val="multilevel"/>
    <w:tmpl w:val="3C98F64A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8E07C57"/>
    <w:multiLevelType w:val="multilevel"/>
    <w:tmpl w:val="E7CE6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93717"/>
    <w:multiLevelType w:val="hybridMultilevel"/>
    <w:tmpl w:val="631CA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51C47"/>
    <w:multiLevelType w:val="multilevel"/>
    <w:tmpl w:val="C3B6C296"/>
    <w:numStyleLink w:val="APOLOslovn"/>
  </w:abstractNum>
  <w:abstractNum w:abstractNumId="11" w15:restartNumberingAfterBreak="0">
    <w:nsid w:val="264D0A04"/>
    <w:multiLevelType w:val="multilevel"/>
    <w:tmpl w:val="C3B6C296"/>
    <w:numStyleLink w:val="APOLOslovn"/>
  </w:abstractNum>
  <w:abstractNum w:abstractNumId="12" w15:restartNumberingAfterBreak="0">
    <w:nsid w:val="291706EE"/>
    <w:multiLevelType w:val="hybridMultilevel"/>
    <w:tmpl w:val="003A0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7685"/>
    <w:multiLevelType w:val="multilevel"/>
    <w:tmpl w:val="C3B6C296"/>
    <w:numStyleLink w:val="APOLOslovn"/>
  </w:abstractNum>
  <w:abstractNum w:abstractNumId="14" w15:restartNumberingAfterBreak="0">
    <w:nsid w:val="2B0526C4"/>
    <w:multiLevelType w:val="hybridMultilevel"/>
    <w:tmpl w:val="B43CEB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E5C"/>
    <w:multiLevelType w:val="multilevel"/>
    <w:tmpl w:val="3496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4F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31FA0160"/>
    <w:multiLevelType w:val="hybridMultilevel"/>
    <w:tmpl w:val="CDF6F1E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D21460"/>
    <w:multiLevelType w:val="multilevel"/>
    <w:tmpl w:val="B51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D5E99"/>
    <w:multiLevelType w:val="hybridMultilevel"/>
    <w:tmpl w:val="99AE1E68"/>
    <w:lvl w:ilvl="0" w:tplc="06F07088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66AE6"/>
    <w:multiLevelType w:val="hybridMultilevel"/>
    <w:tmpl w:val="A1D010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5366D"/>
    <w:multiLevelType w:val="multilevel"/>
    <w:tmpl w:val="C3B6C296"/>
    <w:numStyleLink w:val="APOLOslovn"/>
  </w:abstractNum>
  <w:abstractNum w:abstractNumId="23" w15:restartNumberingAfterBreak="0">
    <w:nsid w:val="3BE56F60"/>
    <w:multiLevelType w:val="multilevel"/>
    <w:tmpl w:val="C3B6C296"/>
    <w:numStyleLink w:val="APOLOslovn"/>
  </w:abstractNum>
  <w:abstractNum w:abstractNumId="24" w15:restartNumberingAfterBreak="0">
    <w:nsid w:val="3BFF562F"/>
    <w:multiLevelType w:val="multilevel"/>
    <w:tmpl w:val="C3B6C296"/>
    <w:numStyleLink w:val="APOLOslovn"/>
  </w:abstractNum>
  <w:abstractNum w:abstractNumId="25" w15:restartNumberingAfterBreak="0">
    <w:nsid w:val="3DFA7152"/>
    <w:multiLevelType w:val="multilevel"/>
    <w:tmpl w:val="425C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547AC"/>
    <w:multiLevelType w:val="multilevel"/>
    <w:tmpl w:val="CD84B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2603C"/>
    <w:multiLevelType w:val="multilevel"/>
    <w:tmpl w:val="50DE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67A6D"/>
    <w:multiLevelType w:val="hybridMultilevel"/>
    <w:tmpl w:val="D7B499E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E5857FB"/>
    <w:multiLevelType w:val="hybridMultilevel"/>
    <w:tmpl w:val="FBD4A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11DAC"/>
    <w:multiLevelType w:val="multilevel"/>
    <w:tmpl w:val="C3B6C296"/>
    <w:numStyleLink w:val="APOLOslovn"/>
  </w:abstractNum>
  <w:abstractNum w:abstractNumId="31" w15:restartNumberingAfterBreak="0">
    <w:nsid w:val="549A5643"/>
    <w:multiLevelType w:val="multilevel"/>
    <w:tmpl w:val="C3B6C296"/>
    <w:numStyleLink w:val="APOLOslovn"/>
  </w:abstractNum>
  <w:abstractNum w:abstractNumId="32" w15:restartNumberingAfterBreak="0">
    <w:nsid w:val="579E240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04C16E2"/>
    <w:multiLevelType w:val="hybridMultilevel"/>
    <w:tmpl w:val="3B802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D2756"/>
    <w:multiLevelType w:val="hybridMultilevel"/>
    <w:tmpl w:val="9E42D6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F2726"/>
    <w:multiLevelType w:val="multilevel"/>
    <w:tmpl w:val="270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0A6438"/>
    <w:multiLevelType w:val="multilevel"/>
    <w:tmpl w:val="2D1280BC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D30A70"/>
    <w:multiLevelType w:val="hybridMultilevel"/>
    <w:tmpl w:val="D4B604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9481F"/>
    <w:multiLevelType w:val="multilevel"/>
    <w:tmpl w:val="C3B6C296"/>
    <w:numStyleLink w:val="APOLOslovn"/>
  </w:abstractNum>
  <w:abstractNum w:abstractNumId="39" w15:restartNumberingAfterBreak="0">
    <w:nsid w:val="74523A4B"/>
    <w:multiLevelType w:val="multilevel"/>
    <w:tmpl w:val="1E086AA8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4" w:firstLine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firstLine="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134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134" w:firstLine="0"/>
      </w:pPr>
      <w:rPr>
        <w:rFonts w:hint="default"/>
      </w:rPr>
    </w:lvl>
  </w:abstractNum>
  <w:abstractNum w:abstractNumId="40" w15:restartNumberingAfterBreak="0">
    <w:nsid w:val="746A5D9D"/>
    <w:multiLevelType w:val="multilevel"/>
    <w:tmpl w:val="C3B6C296"/>
    <w:numStyleLink w:val="APOLOslovn"/>
  </w:abstractNum>
  <w:abstractNum w:abstractNumId="41" w15:restartNumberingAfterBreak="0">
    <w:nsid w:val="75FA58C9"/>
    <w:multiLevelType w:val="hybridMultilevel"/>
    <w:tmpl w:val="B44C4644"/>
    <w:lvl w:ilvl="0" w:tplc="CDFCF9C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5EA"/>
    <w:multiLevelType w:val="multilevel"/>
    <w:tmpl w:val="C3B6C296"/>
    <w:numStyleLink w:val="APOLOslovn"/>
  </w:abstractNum>
  <w:abstractNum w:abstractNumId="43" w15:restartNumberingAfterBreak="0">
    <w:nsid w:val="7D1F6AF4"/>
    <w:multiLevelType w:val="multilevel"/>
    <w:tmpl w:val="C3B6C296"/>
    <w:numStyleLink w:val="APOLOslovn"/>
  </w:abstractNum>
  <w:abstractNum w:abstractNumId="44" w15:restartNumberingAfterBreak="0">
    <w:nsid w:val="7E834D41"/>
    <w:multiLevelType w:val="multilevel"/>
    <w:tmpl w:val="E60C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35"/>
  </w:num>
  <w:num w:numId="4">
    <w:abstractNumId w:val="26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29"/>
  </w:num>
  <w:num w:numId="10">
    <w:abstractNumId w:val="32"/>
  </w:num>
  <w:num w:numId="11">
    <w:abstractNumId w:val="1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</w:num>
  <w:num w:numId="20">
    <w:abstractNumId w:val="10"/>
  </w:num>
  <w:num w:numId="21">
    <w:abstractNumId w:val="42"/>
  </w:num>
  <w:num w:numId="22">
    <w:abstractNumId w:val="43"/>
  </w:num>
  <w:num w:numId="23">
    <w:abstractNumId w:val="31"/>
  </w:num>
  <w:num w:numId="24">
    <w:abstractNumId w:val="39"/>
  </w:num>
  <w:num w:numId="25">
    <w:abstractNumId w:val="2"/>
  </w:num>
  <w:num w:numId="26">
    <w:abstractNumId w:val="0"/>
  </w:num>
  <w:num w:numId="27">
    <w:abstractNumId w:val="1"/>
  </w:num>
  <w:num w:numId="28">
    <w:abstractNumId w:val="11"/>
  </w:num>
  <w:num w:numId="29">
    <w:abstractNumId w:val="24"/>
  </w:num>
  <w:num w:numId="30">
    <w:abstractNumId w:val="33"/>
  </w:num>
  <w:num w:numId="31">
    <w:abstractNumId w:val="23"/>
  </w:num>
  <w:num w:numId="32">
    <w:abstractNumId w:val="22"/>
  </w:num>
  <w:num w:numId="33">
    <w:abstractNumId w:val="37"/>
  </w:num>
  <w:num w:numId="34">
    <w:abstractNumId w:val="36"/>
  </w:num>
  <w:num w:numId="35">
    <w:abstractNumId w:val="41"/>
  </w:num>
  <w:num w:numId="36">
    <w:abstractNumId w:val="21"/>
  </w:num>
  <w:num w:numId="37">
    <w:abstractNumId w:val="7"/>
  </w:num>
  <w:num w:numId="38">
    <w:abstractNumId w:val="34"/>
  </w:num>
  <w:num w:numId="39">
    <w:abstractNumId w:val="14"/>
  </w:num>
  <w:num w:numId="40">
    <w:abstractNumId w:val="9"/>
  </w:num>
  <w:num w:numId="41">
    <w:abstractNumId w:val="38"/>
  </w:num>
  <w:num w:numId="42">
    <w:abstractNumId w:val="4"/>
  </w:num>
  <w:num w:numId="43">
    <w:abstractNumId w:val="6"/>
  </w:num>
  <w:num w:numId="44">
    <w:abstractNumId w:val="25"/>
  </w:num>
  <w:num w:numId="45">
    <w:abstractNumId w:val="27"/>
  </w:num>
  <w:num w:numId="46">
    <w:abstractNumId w:val="19"/>
  </w:num>
  <w:num w:numId="47">
    <w:abstractNumId w:val="28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F9"/>
    <w:rsid w:val="0000057E"/>
    <w:rsid w:val="00001688"/>
    <w:rsid w:val="0005140B"/>
    <w:rsid w:val="00070A56"/>
    <w:rsid w:val="000720EA"/>
    <w:rsid w:val="00083AA3"/>
    <w:rsid w:val="000B47A8"/>
    <w:rsid w:val="000C1A42"/>
    <w:rsid w:val="000C6353"/>
    <w:rsid w:val="000C7697"/>
    <w:rsid w:val="000D73E0"/>
    <w:rsid w:val="000E30DA"/>
    <w:rsid w:val="00131CF4"/>
    <w:rsid w:val="00163811"/>
    <w:rsid w:val="00180676"/>
    <w:rsid w:val="00187355"/>
    <w:rsid w:val="0019556B"/>
    <w:rsid w:val="001A60AD"/>
    <w:rsid w:val="001B4DA1"/>
    <w:rsid w:val="001E4F48"/>
    <w:rsid w:val="001E51B8"/>
    <w:rsid w:val="00207012"/>
    <w:rsid w:val="00210904"/>
    <w:rsid w:val="0022087C"/>
    <w:rsid w:val="00221DCB"/>
    <w:rsid w:val="00267957"/>
    <w:rsid w:val="00275C28"/>
    <w:rsid w:val="00277211"/>
    <w:rsid w:val="00280643"/>
    <w:rsid w:val="00280983"/>
    <w:rsid w:val="002B5CD2"/>
    <w:rsid w:val="00304C27"/>
    <w:rsid w:val="0031124F"/>
    <w:rsid w:val="00331854"/>
    <w:rsid w:val="00361D21"/>
    <w:rsid w:val="0036584E"/>
    <w:rsid w:val="003A5BA0"/>
    <w:rsid w:val="003F483A"/>
    <w:rsid w:val="004166AE"/>
    <w:rsid w:val="00433471"/>
    <w:rsid w:val="00454E17"/>
    <w:rsid w:val="00467B5E"/>
    <w:rsid w:val="004A5528"/>
    <w:rsid w:val="004B3C92"/>
    <w:rsid w:val="004D1330"/>
    <w:rsid w:val="0050649E"/>
    <w:rsid w:val="00523C3A"/>
    <w:rsid w:val="005324F9"/>
    <w:rsid w:val="005A7CCD"/>
    <w:rsid w:val="005C3DDB"/>
    <w:rsid w:val="00612694"/>
    <w:rsid w:val="00636B3A"/>
    <w:rsid w:val="00637F3C"/>
    <w:rsid w:val="0064043E"/>
    <w:rsid w:val="00653002"/>
    <w:rsid w:val="00653522"/>
    <w:rsid w:val="00671013"/>
    <w:rsid w:val="00677B5C"/>
    <w:rsid w:val="00682C1F"/>
    <w:rsid w:val="00692555"/>
    <w:rsid w:val="006A7AFF"/>
    <w:rsid w:val="006D3F1E"/>
    <w:rsid w:val="007110D9"/>
    <w:rsid w:val="00726DF7"/>
    <w:rsid w:val="007412E0"/>
    <w:rsid w:val="007446F9"/>
    <w:rsid w:val="0075402B"/>
    <w:rsid w:val="00773FC8"/>
    <w:rsid w:val="007A555B"/>
    <w:rsid w:val="007C0965"/>
    <w:rsid w:val="00815451"/>
    <w:rsid w:val="00816AAE"/>
    <w:rsid w:val="00820C12"/>
    <w:rsid w:val="00827E20"/>
    <w:rsid w:val="008523B4"/>
    <w:rsid w:val="00896850"/>
    <w:rsid w:val="008B13A1"/>
    <w:rsid w:val="008B422E"/>
    <w:rsid w:val="008C6841"/>
    <w:rsid w:val="008D6C43"/>
    <w:rsid w:val="009350DA"/>
    <w:rsid w:val="00940D88"/>
    <w:rsid w:val="0094336D"/>
    <w:rsid w:val="0097066F"/>
    <w:rsid w:val="009864FA"/>
    <w:rsid w:val="009922FC"/>
    <w:rsid w:val="009A0C5C"/>
    <w:rsid w:val="009D01A9"/>
    <w:rsid w:val="00A22755"/>
    <w:rsid w:val="00A66C4E"/>
    <w:rsid w:val="00A74EB3"/>
    <w:rsid w:val="00A9633E"/>
    <w:rsid w:val="00AA11AC"/>
    <w:rsid w:val="00AD02FD"/>
    <w:rsid w:val="00AE5979"/>
    <w:rsid w:val="00B11FEC"/>
    <w:rsid w:val="00B1582D"/>
    <w:rsid w:val="00B35364"/>
    <w:rsid w:val="00B60284"/>
    <w:rsid w:val="00B61251"/>
    <w:rsid w:val="00B71950"/>
    <w:rsid w:val="00B71DDE"/>
    <w:rsid w:val="00B73731"/>
    <w:rsid w:val="00B74024"/>
    <w:rsid w:val="00B80E02"/>
    <w:rsid w:val="00BE7639"/>
    <w:rsid w:val="00C02DA7"/>
    <w:rsid w:val="00C3226B"/>
    <w:rsid w:val="00C341B4"/>
    <w:rsid w:val="00C40C66"/>
    <w:rsid w:val="00C42F98"/>
    <w:rsid w:val="00C43526"/>
    <w:rsid w:val="00C47D00"/>
    <w:rsid w:val="00C516AF"/>
    <w:rsid w:val="00C61907"/>
    <w:rsid w:val="00C7171A"/>
    <w:rsid w:val="00C71A9F"/>
    <w:rsid w:val="00C74466"/>
    <w:rsid w:val="00CE775D"/>
    <w:rsid w:val="00D03484"/>
    <w:rsid w:val="00D060A4"/>
    <w:rsid w:val="00D11641"/>
    <w:rsid w:val="00D32EB7"/>
    <w:rsid w:val="00D51F26"/>
    <w:rsid w:val="00D76CF3"/>
    <w:rsid w:val="00D81AC7"/>
    <w:rsid w:val="00D81BDD"/>
    <w:rsid w:val="00D87EC8"/>
    <w:rsid w:val="00D90EB5"/>
    <w:rsid w:val="00D9208B"/>
    <w:rsid w:val="00D935A1"/>
    <w:rsid w:val="00D95580"/>
    <w:rsid w:val="00D964A8"/>
    <w:rsid w:val="00DA2A5A"/>
    <w:rsid w:val="00E44B33"/>
    <w:rsid w:val="00E520E2"/>
    <w:rsid w:val="00E61083"/>
    <w:rsid w:val="00E75469"/>
    <w:rsid w:val="00E84D7A"/>
    <w:rsid w:val="00E95AB9"/>
    <w:rsid w:val="00EB0738"/>
    <w:rsid w:val="00EE1883"/>
    <w:rsid w:val="00EE404F"/>
    <w:rsid w:val="00F34FA3"/>
    <w:rsid w:val="00F4212B"/>
    <w:rsid w:val="00F56C58"/>
    <w:rsid w:val="00F67732"/>
    <w:rsid w:val="00F87129"/>
    <w:rsid w:val="00FC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349490"/>
  <w15:chartTrackingRefBased/>
  <w15:docId w15:val="{8CD162E4-F8B8-41BE-BBE5-59AFEBE2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41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41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6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rsid w:val="00A22755"/>
    <w:pPr>
      <w:widowControl w:val="0"/>
      <w:suppressAutoHyphens/>
      <w:autoSpaceDN w:val="0"/>
      <w:spacing w:after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Tabulky,%20v&#253;pisy\V&#253;pis%20v&#253;robk&#367;%20klemp&#237;&#345;sk&#253;ch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Výpis výrobků klempířských</Template>
  <TotalTime>0</TotalTime>
  <Pages>6</Pages>
  <Words>995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2021-04-29T09:37:00Z</cp:lastPrinted>
  <dcterms:created xsi:type="dcterms:W3CDTF">2021-09-29T08:46:00Z</dcterms:created>
  <dcterms:modified xsi:type="dcterms:W3CDTF">2021-09-29T08:46:00Z</dcterms:modified>
</cp:coreProperties>
</file>